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142" w:rsidRPr="007C7324" w:rsidRDefault="000C2142" w:rsidP="0072372B">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9E47D9">
        <w:rPr>
          <w:b/>
          <w:sz w:val="28"/>
          <w:szCs w:val="28"/>
        </w:rPr>
        <w:t>шкафов металлических для одежды</w:t>
      </w:r>
      <w:r>
        <w:rPr>
          <w:b/>
          <w:sz w:val="28"/>
          <w:szCs w:val="28"/>
        </w:rPr>
        <w:t xml:space="preserve"> </w:t>
      </w:r>
      <w:r w:rsidRPr="0072372B">
        <w:rPr>
          <w:b/>
          <w:sz w:val="28"/>
          <w:szCs w:val="28"/>
        </w:rPr>
        <w:t>для строительства энергоблока № 4 Ростовской АЭС</w:t>
      </w:r>
    </w:p>
    <w:p w:rsidR="000C2142" w:rsidRDefault="000C2142" w:rsidP="0072372B">
      <w:pPr>
        <w:rPr>
          <w:sz w:val="28"/>
          <w:szCs w:val="28"/>
        </w:rPr>
      </w:pPr>
    </w:p>
    <w:p w:rsidR="000C2142" w:rsidRPr="00627E41" w:rsidRDefault="000C2142" w:rsidP="0072372B"/>
    <w:p w:rsidR="000C2142" w:rsidRPr="0028737E" w:rsidRDefault="000C2142" w:rsidP="0072372B">
      <w:pPr>
        <w:pStyle w:val="Heading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7C7324">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0C2142" w:rsidRDefault="000C2142" w:rsidP="0072372B">
      <w:pPr>
        <w:shd w:val="clear" w:color="auto" w:fill="FFFFFF"/>
        <w:ind w:left="5" w:right="10" w:firstLine="542"/>
        <w:jc w:val="both"/>
      </w:pPr>
    </w:p>
    <w:p w:rsidR="000C2142" w:rsidRDefault="000C2142" w:rsidP="0072372B">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
    <w:p w:rsidR="000C2142" w:rsidRDefault="000C2142" w:rsidP="0072372B">
      <w:pPr>
        <w:shd w:val="clear" w:color="auto" w:fill="FFFFFF"/>
        <w:ind w:left="5" w:right="10" w:firstLine="542"/>
        <w:jc w:val="both"/>
      </w:pPr>
    </w:p>
    <w:p w:rsidR="000C2142" w:rsidRDefault="000C2142" w:rsidP="0072372B">
      <w:pPr>
        <w:pStyle w:val="Heading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0C2142" w:rsidRPr="00D60BBF" w:rsidRDefault="000C2142" w:rsidP="0072372B">
      <w:pPr>
        <w:tabs>
          <w:tab w:val="left" w:pos="0"/>
        </w:tabs>
        <w:spacing w:after="120"/>
        <w:ind w:firstLine="709"/>
        <w:jc w:val="both"/>
      </w:pPr>
      <w:r w:rsidRPr="00D60BBF">
        <w:t>Термины, используемые в Договоре, означают нижеследующее:</w:t>
      </w:r>
    </w:p>
    <w:p w:rsidR="000C2142" w:rsidRPr="00DF010B" w:rsidRDefault="000C2142" w:rsidP="0072372B">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
    <w:p w:rsidR="000C2142" w:rsidRPr="00812DB1"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C2142" w:rsidRPr="00812DB1" w:rsidRDefault="000C2142" w:rsidP="0072372B">
      <w:pPr>
        <w:pStyle w:val="BodyText3"/>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0C2142" w:rsidRPr="00B87217"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C2142" w:rsidRPr="00D92BA7"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0C2142"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эксплуатации </w:t>
      </w:r>
      <w:r>
        <w:rPr>
          <w:sz w:val="24"/>
          <w:szCs w:val="24"/>
        </w:rPr>
        <w:t>АЭС</w:t>
      </w:r>
      <w:r w:rsidRPr="0024582B">
        <w:rPr>
          <w:sz w:val="24"/>
          <w:szCs w:val="24"/>
        </w:rPr>
        <w:t xml:space="preserve"> [ГОСТ 16504-81]</w:t>
      </w:r>
      <w:r>
        <w:rPr>
          <w:sz w:val="24"/>
          <w:szCs w:val="24"/>
        </w:rPr>
        <w:t xml:space="preserve">. </w:t>
      </w:r>
    </w:p>
    <w:p w:rsidR="000C2142" w:rsidRPr="00D60BBF"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0C2142" w:rsidRPr="00D60BBF"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C2142" w:rsidRPr="00D60BBF"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0C2142" w:rsidRPr="00D60BBF"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0C2142" w:rsidRPr="00D60BBF"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0C2142" w:rsidRPr="00FF1658"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C2142"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0C2142" w:rsidRPr="00860F15"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ОАО «Концерн Росэнергоатом».</w:t>
      </w:r>
    </w:p>
    <w:p w:rsidR="000C2142" w:rsidRPr="00860F15"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60F15">
        <w:rPr>
          <w:b/>
          <w:sz w:val="24"/>
          <w:szCs w:val="24"/>
        </w:rPr>
        <w:t xml:space="preserve">«Закупка (процедура закупки, закупочная процедура)» - </w:t>
      </w:r>
      <w:r w:rsidRPr="00860F15">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 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
    <w:p w:rsidR="000C2142" w:rsidRPr="00860F15"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0C2142" w:rsidRPr="00180FBE"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C2142" w:rsidRPr="00E63786"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0C2142" w:rsidRPr="008C6D19"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C2142" w:rsidRPr="00D60BBF"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0C2142"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0C2142" w:rsidRPr="00D60BBF"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0C2142" w:rsidRPr="004E50F9"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C2142" w:rsidRPr="00180FBE"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C2142" w:rsidRPr="00180FBE"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r w:rsidRPr="00D60BBF">
        <w:rPr>
          <w:bCs/>
          <w:sz w:val="24"/>
          <w:szCs w:val="24"/>
        </w:rPr>
        <w:t>ые) участок(</w:t>
      </w:r>
      <w:r>
        <w:rPr>
          <w:bCs/>
          <w:sz w:val="24"/>
          <w:szCs w:val="24"/>
        </w:rPr>
        <w:t xml:space="preserve">- </w:t>
      </w:r>
      <w:r w:rsidRPr="00D60BBF">
        <w:rPr>
          <w:bCs/>
          <w:sz w:val="24"/>
          <w:szCs w:val="24"/>
        </w:rPr>
        <w:t>ки),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(-ов)</w:t>
      </w:r>
      <w:r w:rsidRPr="00D60BBF">
        <w:rPr>
          <w:bCs/>
          <w:sz w:val="24"/>
          <w:szCs w:val="24"/>
        </w:rPr>
        <w:t xml:space="preserve"> АЭС.</w:t>
      </w:r>
    </w:p>
    <w:p w:rsidR="000C2142" w:rsidRPr="00180FBE"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C2142" w:rsidRPr="000C29FA"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0C2142" w:rsidRPr="000A5FB0"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0C2142" w:rsidRPr="0080608E"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C2142" w:rsidRPr="001F6100"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0C2142" w:rsidRPr="000C29FA"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0C2142" w:rsidRPr="00463062"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0C2142"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0C2142"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0C2142" w:rsidRPr="00180FBE"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0C2142" w:rsidRPr="00D60BBF"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«Шеф-монтаж»</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0C2142" w:rsidRPr="00D60BBF" w:rsidRDefault="000C2142" w:rsidP="0072372B">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w:t>
      </w:r>
      <w:r>
        <w:rPr>
          <w:sz w:val="24"/>
          <w:szCs w:val="24"/>
        </w:rPr>
        <w:t>материалов/</w:t>
      </w:r>
      <w:r w:rsidRPr="00D60BBF">
        <w:rPr>
          <w:sz w:val="24"/>
          <w:szCs w:val="24"/>
        </w:rPr>
        <w:t xml:space="preserve">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0C2142" w:rsidRDefault="000C2142" w:rsidP="0072372B">
      <w:pPr>
        <w:pStyle w:val="BodyText3"/>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0C2142" w:rsidRPr="00D60BBF" w:rsidRDefault="000C2142" w:rsidP="0072372B">
      <w:pPr>
        <w:pStyle w:val="BodyText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C2142" w:rsidRDefault="000C2142" w:rsidP="0072372B">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0C2142" w:rsidRPr="00E17687" w:rsidRDefault="000C2142" w:rsidP="0072372B"/>
    <w:p w:rsidR="000C2142" w:rsidRPr="00D60BBF" w:rsidRDefault="000C2142" w:rsidP="0072372B">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0C2142" w:rsidRDefault="000C2142" w:rsidP="0072372B">
      <w:pPr>
        <w:tabs>
          <w:tab w:val="left" w:pos="0"/>
        </w:tabs>
        <w:autoSpaceDE w:val="0"/>
        <w:autoSpaceDN w:val="0"/>
        <w:adjustRightInd w:val="0"/>
        <w:spacing w:after="120"/>
        <w:ind w:hanging="24"/>
        <w:jc w:val="both"/>
      </w:pP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 xml:space="preserve">на условиях, в объеме, в порядке и в сроки, предусмотренные Договором и приложениями к нему. </w:t>
      </w:r>
    </w:p>
    <w:p w:rsidR="000C2142" w:rsidRPr="00567589" w:rsidRDefault="000C2142" w:rsidP="0072372B">
      <w:pPr>
        <w:pStyle w:val="BodyText3"/>
        <w:tabs>
          <w:tab w:val="left" w:pos="567"/>
          <w:tab w:val="left" w:pos="1134"/>
          <w:tab w:val="left" w:pos="1276"/>
        </w:tabs>
        <w:suppressAutoHyphens/>
        <w:spacing w:before="40"/>
        <w:ind w:firstLine="720"/>
        <w:jc w:val="both"/>
        <w:rPr>
          <w:sz w:val="24"/>
          <w:szCs w:val="24"/>
        </w:rPr>
      </w:pPr>
      <w:r w:rsidRPr="00567589">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0C2142" w:rsidRDefault="000C2142" w:rsidP="0072372B">
      <w:pPr>
        <w:tabs>
          <w:tab w:val="left" w:pos="0"/>
        </w:tabs>
        <w:autoSpaceDE w:val="0"/>
        <w:autoSpaceDN w:val="0"/>
        <w:adjustRightInd w:val="0"/>
        <w:spacing w:after="120"/>
        <w:ind w:firstLine="709"/>
        <w:jc w:val="both"/>
      </w:pPr>
      <w:r>
        <w:t>2.2</w:t>
      </w:r>
      <w:r w:rsidRPr="00E631E0">
        <w:t>.</w:t>
      </w:r>
      <w:r>
        <w:t xml:space="preserve"> При необходимости выполнения шеф-наладки Поставщик заключает договор с ОАО «Концерн Росэнергоатом».</w:t>
      </w:r>
    </w:p>
    <w:p w:rsidR="000C2142" w:rsidRDefault="000C2142" w:rsidP="0072372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C2142" w:rsidRDefault="000C2142" w:rsidP="0072372B">
      <w:pPr>
        <w:tabs>
          <w:tab w:val="left" w:pos="0"/>
        </w:tabs>
        <w:autoSpaceDE w:val="0"/>
        <w:autoSpaceDN w:val="0"/>
        <w:adjustRightInd w:val="0"/>
        <w:spacing w:after="120"/>
        <w:ind w:firstLine="709"/>
        <w:jc w:val="both"/>
      </w:pPr>
    </w:p>
    <w:p w:rsidR="000C2142" w:rsidRPr="00DE283B" w:rsidRDefault="000C2142" w:rsidP="0072372B">
      <w:pPr>
        <w:shd w:val="clear" w:color="auto" w:fill="FFFFFF"/>
        <w:tabs>
          <w:tab w:val="left" w:pos="0"/>
        </w:tabs>
        <w:ind w:left="3643" w:firstLine="43"/>
        <w:jc w:val="both"/>
        <w:rPr>
          <w:b/>
        </w:rPr>
      </w:pPr>
    </w:p>
    <w:p w:rsidR="000C2142" w:rsidRDefault="000C2142" w:rsidP="0072372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0C2142" w:rsidRPr="00A05028" w:rsidRDefault="000C2142" w:rsidP="0072372B">
      <w:pPr>
        <w:shd w:val="clear" w:color="auto" w:fill="FFFFFF"/>
        <w:tabs>
          <w:tab w:val="left" w:pos="0"/>
        </w:tabs>
        <w:ind w:left="3643" w:firstLine="43"/>
        <w:jc w:val="both"/>
        <w:rPr>
          <w:b/>
        </w:rPr>
      </w:pPr>
    </w:p>
    <w:p w:rsidR="000C2142" w:rsidRPr="000C29FA" w:rsidRDefault="000C2142" w:rsidP="0072372B">
      <w:pPr>
        <w:pStyle w:val="BodyTextIndent21"/>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1029"/>
        <w:gridCol w:w="9270"/>
      </w:tblGrid>
      <w:tr w:rsidR="000C2142" w:rsidRPr="007E44FD" w:rsidTr="005D68D1">
        <w:trPr>
          <w:trHeight w:val="624"/>
        </w:trPr>
        <w:tc>
          <w:tcPr>
            <w:tcW w:w="534" w:type="dxa"/>
          </w:tcPr>
          <w:p w:rsidR="000C2142" w:rsidRPr="007E44FD" w:rsidRDefault="000C2142" w:rsidP="005D68D1">
            <w:pPr>
              <w:pStyle w:val="BodyTextIndent21"/>
              <w:suppressLineNumbers/>
              <w:tabs>
                <w:tab w:val="left" w:pos="0"/>
              </w:tabs>
              <w:suppressAutoHyphens/>
              <w:spacing w:after="0"/>
              <w:ind w:left="0" w:right="24" w:firstLine="709"/>
              <w:jc w:val="right"/>
              <w:rPr>
                <w:szCs w:val="24"/>
              </w:rPr>
            </w:pPr>
            <w:r w:rsidRPr="007E44FD">
              <w:rPr>
                <w:szCs w:val="24"/>
              </w:rPr>
              <w:t>-</w:t>
            </w:r>
          </w:p>
        </w:tc>
        <w:tc>
          <w:tcPr>
            <w:tcW w:w="9765" w:type="dxa"/>
          </w:tcPr>
          <w:p w:rsidR="000C2142" w:rsidRPr="007E44FD" w:rsidRDefault="000C2142" w:rsidP="005D68D1">
            <w:pPr>
              <w:pStyle w:val="BodyTextIndent21"/>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0C2142" w:rsidRPr="007E44FD" w:rsidTr="005D68D1">
        <w:trPr>
          <w:trHeight w:val="624"/>
        </w:trPr>
        <w:tc>
          <w:tcPr>
            <w:tcW w:w="534" w:type="dxa"/>
          </w:tcPr>
          <w:p w:rsidR="000C2142" w:rsidRPr="007E44FD" w:rsidRDefault="000C2142" w:rsidP="005D68D1">
            <w:pPr>
              <w:pStyle w:val="BodyTextIndent21"/>
              <w:suppressLineNumbers/>
              <w:tabs>
                <w:tab w:val="left" w:pos="0"/>
              </w:tabs>
              <w:suppressAutoHyphens/>
              <w:spacing w:after="0"/>
              <w:ind w:left="0" w:right="24" w:firstLine="709"/>
              <w:jc w:val="right"/>
              <w:rPr>
                <w:szCs w:val="24"/>
              </w:rPr>
            </w:pPr>
            <w:r w:rsidRPr="007E44FD">
              <w:rPr>
                <w:szCs w:val="24"/>
              </w:rPr>
              <w:t>-</w:t>
            </w:r>
          </w:p>
        </w:tc>
        <w:tc>
          <w:tcPr>
            <w:tcW w:w="9765" w:type="dxa"/>
          </w:tcPr>
          <w:p w:rsidR="000C2142" w:rsidRPr="007E44FD" w:rsidRDefault="000C2142" w:rsidP="005D68D1">
            <w:pPr>
              <w:pStyle w:val="BodyTextIndent21"/>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0C2142" w:rsidRPr="007E44FD" w:rsidTr="005D68D1">
        <w:trPr>
          <w:trHeight w:val="624"/>
        </w:trPr>
        <w:tc>
          <w:tcPr>
            <w:tcW w:w="534" w:type="dxa"/>
          </w:tcPr>
          <w:p w:rsidR="000C2142" w:rsidRPr="007E44FD" w:rsidRDefault="000C2142" w:rsidP="005D68D1">
            <w:pPr>
              <w:pStyle w:val="BodyTextIndent21"/>
              <w:suppressLineNumbers/>
              <w:tabs>
                <w:tab w:val="left" w:pos="0"/>
              </w:tabs>
              <w:suppressAutoHyphens/>
              <w:spacing w:after="0"/>
              <w:ind w:left="0" w:right="24" w:firstLine="709"/>
              <w:jc w:val="right"/>
              <w:rPr>
                <w:szCs w:val="24"/>
              </w:rPr>
            </w:pPr>
            <w:r w:rsidRPr="007E44FD">
              <w:rPr>
                <w:szCs w:val="24"/>
              </w:rPr>
              <w:t>-</w:t>
            </w:r>
          </w:p>
        </w:tc>
        <w:tc>
          <w:tcPr>
            <w:tcW w:w="9765" w:type="dxa"/>
          </w:tcPr>
          <w:p w:rsidR="000C2142" w:rsidRPr="00597568" w:rsidRDefault="000C2142" w:rsidP="005D68D1">
            <w:pPr>
              <w:pStyle w:val="BodyTextIndent21"/>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0C2142" w:rsidRPr="000D502F" w:rsidRDefault="000C2142" w:rsidP="0072372B">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0C2142" w:rsidRPr="00A75CE8" w:rsidRDefault="000C2142" w:rsidP="0072372B">
      <w:pPr>
        <w:pStyle w:val="BodyText2"/>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0C2142" w:rsidRDefault="000C2142" w:rsidP="0072372B">
      <w:pPr>
        <w:pStyle w:val="BodyText2"/>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C2142" w:rsidRDefault="000C2142" w:rsidP="0072372B">
      <w:pPr>
        <w:pStyle w:val="BodyText2"/>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сертификацией Оборудования; </w:t>
      </w:r>
    </w:p>
    <w:p w:rsidR="000C2142" w:rsidRPr="007A091C" w:rsidRDefault="000C2142" w:rsidP="0072372B">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0C2142" w:rsidRPr="00EF2009" w:rsidRDefault="000C2142" w:rsidP="0072372B">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Р 15.201-2000</w:t>
      </w:r>
      <w:r>
        <w:rPr>
          <w:spacing w:val="-1"/>
        </w:rPr>
        <w:t>;</w:t>
      </w:r>
    </w:p>
    <w:p w:rsidR="000C2142" w:rsidRDefault="000C2142" w:rsidP="0072372B">
      <w:pPr>
        <w:pStyle w:val="BodyText2"/>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C2142" w:rsidRDefault="000C2142" w:rsidP="0072372B">
      <w:pPr>
        <w:pStyle w:val="BodyText2"/>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C2142" w:rsidRDefault="000C2142" w:rsidP="0072372B">
      <w:pPr>
        <w:pStyle w:val="BodyText2"/>
        <w:numPr>
          <w:ilvl w:val="0"/>
          <w:numId w:val="15"/>
        </w:numPr>
        <w:tabs>
          <w:tab w:val="left" w:pos="0"/>
          <w:tab w:val="left" w:pos="284"/>
        </w:tabs>
        <w:spacing w:after="60" w:line="240" w:lineRule="auto"/>
        <w:ind w:left="0" w:right="113" w:firstLine="0"/>
        <w:jc w:val="both"/>
        <w:rPr>
          <w:bCs/>
        </w:rPr>
      </w:pPr>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
    <w:p w:rsidR="000C2142" w:rsidRDefault="000C2142" w:rsidP="0072372B">
      <w:pPr>
        <w:pStyle w:val="BodyText2"/>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C2142" w:rsidRPr="004F0C16" w:rsidRDefault="000C2142" w:rsidP="0072372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0C2142" w:rsidRDefault="000C2142" w:rsidP="0072372B">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0C2142" w:rsidRDefault="000C2142" w:rsidP="0072372B">
      <w:pPr>
        <w:shd w:val="clear" w:color="auto" w:fill="FFFFFF"/>
        <w:tabs>
          <w:tab w:val="left" w:pos="0"/>
        </w:tabs>
        <w:ind w:left="120"/>
        <w:jc w:val="center"/>
        <w:rPr>
          <w:b/>
          <w:bCs/>
          <w:spacing w:val="-1"/>
        </w:rPr>
      </w:pPr>
    </w:p>
    <w:p w:rsidR="000C2142" w:rsidRDefault="000C2142" w:rsidP="0072372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0C2142" w:rsidRPr="007C7324" w:rsidRDefault="000C2142" w:rsidP="0072372B">
      <w:pPr>
        <w:shd w:val="clear" w:color="auto" w:fill="FFFFFF"/>
        <w:tabs>
          <w:tab w:val="left" w:pos="0"/>
        </w:tabs>
        <w:ind w:left="120"/>
        <w:jc w:val="center"/>
        <w:rPr>
          <w:b/>
          <w:bCs/>
          <w:spacing w:val="-1"/>
        </w:rPr>
      </w:pPr>
    </w:p>
    <w:p w:rsidR="000C2142" w:rsidRPr="00567589" w:rsidRDefault="000C2142" w:rsidP="0072372B">
      <w:pPr>
        <w:tabs>
          <w:tab w:val="left" w:pos="0"/>
          <w:tab w:val="left" w:pos="1276"/>
        </w:tabs>
        <w:autoSpaceDE w:val="0"/>
        <w:autoSpaceDN w:val="0"/>
        <w:adjustRightInd w:val="0"/>
        <w:spacing w:after="120"/>
        <w:ind w:firstLine="709"/>
        <w:jc w:val="both"/>
        <w:rPr>
          <w:color w:val="000000"/>
        </w:rPr>
      </w:pPr>
      <w:r w:rsidRPr="00567589">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(ов) входного контроля Оборудования без отметок о выявленных Несоответствиях (без замечаний), оформленного(ных) Покупателем, и при наличии оригиналов следующих документов, представленных Поставщиком:</w:t>
      </w:r>
    </w:p>
    <w:p w:rsidR="000C2142" w:rsidRPr="00567589" w:rsidRDefault="000C2142" w:rsidP="0072372B">
      <w:pPr>
        <w:tabs>
          <w:tab w:val="left" w:pos="0"/>
          <w:tab w:val="left" w:pos="1276"/>
        </w:tabs>
        <w:autoSpaceDE w:val="0"/>
        <w:autoSpaceDN w:val="0"/>
        <w:adjustRightInd w:val="0"/>
        <w:spacing w:after="120"/>
        <w:ind w:firstLine="709"/>
        <w:jc w:val="both"/>
        <w:rPr>
          <w:color w:val="000000"/>
        </w:rPr>
      </w:pPr>
      <w:r w:rsidRPr="00567589">
        <w:rPr>
          <w:color w:val="000000"/>
        </w:rPr>
        <w:t>- Счета Поставщика;</w:t>
      </w:r>
    </w:p>
    <w:p w:rsidR="000C2142" w:rsidRPr="00567589" w:rsidRDefault="000C2142" w:rsidP="0072372B">
      <w:pPr>
        <w:tabs>
          <w:tab w:val="left" w:pos="0"/>
          <w:tab w:val="left" w:pos="1276"/>
        </w:tabs>
        <w:autoSpaceDE w:val="0"/>
        <w:autoSpaceDN w:val="0"/>
        <w:adjustRightInd w:val="0"/>
        <w:spacing w:after="120"/>
        <w:ind w:firstLine="709"/>
        <w:jc w:val="both"/>
        <w:rPr>
          <w:color w:val="000000"/>
        </w:rPr>
      </w:pPr>
      <w:r w:rsidRPr="00567589">
        <w:rPr>
          <w:color w:val="000000"/>
        </w:rPr>
        <w:t>- Счета-фактуры Поставщика – 1 экземпляр;</w:t>
      </w:r>
    </w:p>
    <w:p w:rsidR="000C2142" w:rsidRPr="00567589" w:rsidRDefault="000C2142" w:rsidP="0072372B">
      <w:pPr>
        <w:tabs>
          <w:tab w:val="left" w:pos="0"/>
          <w:tab w:val="left" w:pos="1276"/>
        </w:tabs>
        <w:autoSpaceDE w:val="0"/>
        <w:autoSpaceDN w:val="0"/>
        <w:adjustRightInd w:val="0"/>
        <w:spacing w:after="120"/>
        <w:ind w:firstLine="709"/>
        <w:jc w:val="both"/>
        <w:rPr>
          <w:color w:val="000000"/>
        </w:rPr>
      </w:pPr>
      <w:r w:rsidRPr="00567589">
        <w:rPr>
          <w:color w:val="000000"/>
        </w:rPr>
        <w:t>- Транспортной накладной/ ТТН (форма 1-Т) – 1 экземпляр;</w:t>
      </w:r>
    </w:p>
    <w:p w:rsidR="000C2142" w:rsidRPr="00567589" w:rsidRDefault="000C2142" w:rsidP="0072372B">
      <w:pPr>
        <w:tabs>
          <w:tab w:val="left" w:pos="0"/>
          <w:tab w:val="left" w:pos="1276"/>
        </w:tabs>
        <w:autoSpaceDE w:val="0"/>
        <w:autoSpaceDN w:val="0"/>
        <w:adjustRightInd w:val="0"/>
        <w:spacing w:after="120"/>
        <w:ind w:firstLine="709"/>
        <w:jc w:val="both"/>
        <w:rPr>
          <w:color w:val="000000"/>
        </w:rPr>
      </w:pPr>
      <w:r w:rsidRPr="00567589">
        <w:rPr>
          <w:color w:val="000000"/>
        </w:rPr>
        <w:t>- Товарной накладной (ТОРГ-12) – 2 экземпляра.</w:t>
      </w:r>
    </w:p>
    <w:p w:rsidR="000C2142" w:rsidRPr="007C7324" w:rsidRDefault="000C2142" w:rsidP="0072372B">
      <w:pPr>
        <w:pStyle w:val="BodyTextIndent"/>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шеф-монтажу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ытанию, шеф-монтажу О</w:t>
      </w:r>
      <w:r w:rsidRPr="00E54C5E">
        <w:rPr>
          <w:bCs/>
          <w:szCs w:val="28"/>
        </w:rPr>
        <w:t>борудования.</w:t>
      </w:r>
    </w:p>
    <w:p w:rsidR="000C2142" w:rsidRPr="00E54C5E" w:rsidRDefault="000C2142" w:rsidP="0072372B">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0C2142" w:rsidRPr="008055C9" w:rsidRDefault="000C2142" w:rsidP="0072372B">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0C2142" w:rsidRDefault="000C2142" w:rsidP="0072372B">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0C2142" w:rsidRPr="00B64EF5" w:rsidRDefault="000C2142" w:rsidP="0072372B">
      <w:pPr>
        <w:pStyle w:val="BodyText3"/>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0C2142" w:rsidRPr="006D4923" w:rsidRDefault="000C2142" w:rsidP="0072372B">
      <w:pPr>
        <w:pStyle w:val="BodyText3"/>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0C2142" w:rsidRPr="006D4923" w:rsidRDefault="000C2142" w:rsidP="0072372B">
      <w:pPr>
        <w:shd w:val="clear" w:color="auto" w:fill="FFFFFF"/>
        <w:tabs>
          <w:tab w:val="left" w:pos="0"/>
          <w:tab w:val="left" w:pos="1134"/>
        </w:tabs>
        <w:ind w:firstLine="709"/>
        <w:jc w:val="both"/>
      </w:pPr>
      <w:r w:rsidRPr="006D4923">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C2142" w:rsidRPr="006D4923" w:rsidRDefault="000C2142" w:rsidP="0072372B">
      <w:pPr>
        <w:shd w:val="clear" w:color="auto" w:fill="FFFFFF"/>
        <w:tabs>
          <w:tab w:val="left" w:pos="0"/>
          <w:tab w:val="left" w:pos="1134"/>
        </w:tabs>
        <w:ind w:firstLine="709"/>
        <w:jc w:val="both"/>
      </w:pPr>
    </w:p>
    <w:p w:rsidR="000C2142" w:rsidRDefault="000C2142" w:rsidP="0072372B">
      <w:pPr>
        <w:tabs>
          <w:tab w:val="left" w:pos="0"/>
        </w:tabs>
        <w:ind w:firstLine="709"/>
        <w:jc w:val="center"/>
        <w:rPr>
          <w:b/>
          <w:lang w:val="en-US"/>
        </w:rPr>
      </w:pPr>
      <w:r>
        <w:rPr>
          <w:b/>
        </w:rPr>
        <w:t>Статья 5</w:t>
      </w:r>
      <w:r w:rsidRPr="00832F5B">
        <w:rPr>
          <w:b/>
        </w:rPr>
        <w:t>. Сроки поставки Оборудования</w:t>
      </w:r>
    </w:p>
    <w:p w:rsidR="000C2142" w:rsidRPr="004C66B6" w:rsidRDefault="000C2142" w:rsidP="0072372B">
      <w:pPr>
        <w:tabs>
          <w:tab w:val="left" w:pos="0"/>
        </w:tabs>
        <w:ind w:firstLine="709"/>
        <w:jc w:val="center"/>
        <w:rPr>
          <w:b/>
          <w:lang w:val="en-US"/>
        </w:rPr>
      </w:pPr>
    </w:p>
    <w:p w:rsidR="000C2142" w:rsidRPr="00C604E9" w:rsidRDefault="000C2142" w:rsidP="0072372B">
      <w:pPr>
        <w:pStyle w:val="BodyText3"/>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0C2142" w:rsidRDefault="000C2142" w:rsidP="0072372B">
      <w:pPr>
        <w:pStyle w:val="BodyText3"/>
        <w:numPr>
          <w:ilvl w:val="1"/>
          <w:numId w:val="3"/>
        </w:numPr>
        <w:tabs>
          <w:tab w:val="left" w:pos="0"/>
          <w:tab w:val="left" w:pos="1134"/>
        </w:tabs>
        <w:suppressAutoHyphens/>
        <w:ind w:left="0" w:firstLine="709"/>
        <w:jc w:val="both"/>
        <w:rPr>
          <w:sz w:val="24"/>
          <w:szCs w:val="24"/>
        </w:rPr>
      </w:pPr>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
    <w:p w:rsidR="000C2142" w:rsidRPr="00122AFB" w:rsidRDefault="000C2142" w:rsidP="0072372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0C2142" w:rsidRDefault="000C2142" w:rsidP="0072372B">
      <w:pPr>
        <w:pStyle w:val="BodyText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0C2142" w:rsidRDefault="000C2142" w:rsidP="0072372B">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C2142" w:rsidRDefault="000C2142" w:rsidP="0072372B">
      <w:pPr>
        <w:pStyle w:val="BodyText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30.03.2015г. </w:t>
      </w:r>
    </w:p>
    <w:p w:rsidR="000C2142" w:rsidRDefault="000C2142" w:rsidP="0072372B">
      <w:pPr>
        <w:tabs>
          <w:tab w:val="left" w:pos="0"/>
        </w:tabs>
        <w:ind w:firstLine="709"/>
        <w:jc w:val="center"/>
        <w:rPr>
          <w:b/>
          <w:color w:val="000000"/>
        </w:rPr>
      </w:pPr>
    </w:p>
    <w:p w:rsidR="000C2142" w:rsidRPr="005E508F" w:rsidRDefault="000C2142" w:rsidP="0072372B">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0C2142" w:rsidRPr="005E508F" w:rsidRDefault="000C2142" w:rsidP="0072372B">
      <w:pPr>
        <w:tabs>
          <w:tab w:val="left" w:pos="0"/>
        </w:tabs>
        <w:ind w:firstLine="709"/>
        <w:jc w:val="center"/>
        <w:rPr>
          <w:b/>
          <w:bCs/>
          <w:spacing w:val="-1"/>
        </w:rPr>
      </w:pPr>
    </w:p>
    <w:p w:rsidR="000C2142" w:rsidRPr="0077391C" w:rsidRDefault="000C2142" w:rsidP="0072372B">
      <w:pPr>
        <w:shd w:val="clear" w:color="auto" w:fill="FFFFFF"/>
        <w:tabs>
          <w:tab w:val="left" w:pos="0"/>
          <w:tab w:val="left" w:pos="1276"/>
        </w:tabs>
        <w:ind w:firstLine="709"/>
        <w:jc w:val="both"/>
      </w:pPr>
      <w:r w:rsidRPr="00966FD1">
        <w:t>6</w:t>
      </w:r>
      <w:r>
        <w:t>.1. </w:t>
      </w:r>
      <w:r w:rsidRPr="00B13AC8">
        <w:t>Покупатель имеет право:</w:t>
      </w:r>
    </w:p>
    <w:p w:rsidR="000C2142" w:rsidRPr="0077391C" w:rsidRDefault="000C2142" w:rsidP="0072372B">
      <w:pPr>
        <w:widowControl w:val="0"/>
        <w:shd w:val="clear" w:color="auto" w:fill="FFFFFF"/>
        <w:tabs>
          <w:tab w:val="left" w:pos="0"/>
          <w:tab w:val="left" w:pos="1276"/>
        </w:tabs>
        <w:autoSpaceDE w:val="0"/>
        <w:autoSpaceDN w:val="0"/>
        <w:adjustRightInd w:val="0"/>
        <w:ind w:right="34" w:firstLine="709"/>
        <w:jc w:val="both"/>
        <w:rPr>
          <w:spacing w:val="-5"/>
        </w:rPr>
      </w:pPr>
      <w:r w:rsidRPr="007C7324">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0C2142" w:rsidRPr="0077391C" w:rsidRDefault="000C2142" w:rsidP="0072372B">
      <w:pPr>
        <w:shd w:val="clear" w:color="auto" w:fill="FFFFFF"/>
        <w:tabs>
          <w:tab w:val="left" w:pos="0"/>
          <w:tab w:val="left" w:pos="1276"/>
        </w:tabs>
        <w:ind w:left="5" w:right="14" w:firstLine="709"/>
        <w:jc w:val="both"/>
      </w:pPr>
      <w:r w:rsidRPr="007C7324">
        <w:rPr>
          <w:spacing w:val="-5"/>
        </w:rPr>
        <w:t>6</w:t>
      </w:r>
      <w:r w:rsidRPr="0077391C">
        <w:rPr>
          <w:spacing w:val="-5"/>
        </w:rPr>
        <w:t>.1.</w:t>
      </w:r>
      <w:r w:rsidRPr="007C7324">
        <w:rPr>
          <w:spacing w:val="-5"/>
        </w:rPr>
        <w:t>2</w:t>
      </w:r>
      <w:r>
        <w:rPr>
          <w:spacing w:val="-5"/>
        </w:rPr>
        <w:t>.  </w:t>
      </w:r>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
    <w:p w:rsidR="000C2142" w:rsidRPr="003568D9" w:rsidRDefault="000C2142" w:rsidP="0072372B">
      <w:pPr>
        <w:shd w:val="clear" w:color="auto" w:fill="FFFFFF"/>
        <w:tabs>
          <w:tab w:val="left" w:pos="0"/>
          <w:tab w:val="left" w:pos="1276"/>
          <w:tab w:val="left" w:pos="1334"/>
        </w:tabs>
        <w:ind w:left="10" w:right="19" w:firstLine="709"/>
        <w:jc w:val="both"/>
      </w:pPr>
      <w:r w:rsidRPr="007C7324">
        <w:t>6</w:t>
      </w:r>
      <w:r>
        <w:t>.1.</w:t>
      </w:r>
      <w:r w:rsidRPr="007C7324">
        <w:t>3</w:t>
      </w:r>
      <w:r>
        <w:t xml:space="preserve">. </w:t>
      </w:r>
      <w:r>
        <w:tab/>
      </w:r>
      <w:r>
        <w:tab/>
        <w:t>Запросить у Поставщика бухгалтерскую и налоговую отчетность в любой момент срока действия Договора.</w:t>
      </w:r>
    </w:p>
    <w:p w:rsidR="000C2142" w:rsidRPr="00907173" w:rsidRDefault="000C2142" w:rsidP="0072372B">
      <w:pPr>
        <w:shd w:val="clear" w:color="auto" w:fill="FFFFFF"/>
        <w:tabs>
          <w:tab w:val="left" w:pos="0"/>
          <w:tab w:val="left" w:pos="1276"/>
          <w:tab w:val="left" w:pos="1334"/>
        </w:tabs>
        <w:ind w:left="10" w:right="19" w:firstLine="709"/>
        <w:jc w:val="both"/>
      </w:pPr>
      <w:r w:rsidRPr="007C7324">
        <w:t>6</w:t>
      </w:r>
      <w:r w:rsidRPr="00907173">
        <w:t>.1.</w:t>
      </w:r>
      <w:r w:rsidRPr="007C7324">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C2142" w:rsidRPr="007C7324" w:rsidRDefault="000C2142" w:rsidP="0072372B">
      <w:pPr>
        <w:shd w:val="clear" w:color="auto" w:fill="FFFFFF"/>
        <w:tabs>
          <w:tab w:val="left" w:pos="0"/>
          <w:tab w:val="left" w:pos="1276"/>
          <w:tab w:val="left" w:pos="1334"/>
        </w:tabs>
        <w:ind w:left="10" w:right="19" w:firstLine="709"/>
        <w:jc w:val="both"/>
      </w:pPr>
      <w:r w:rsidRPr="007C7324">
        <w:t>6</w:t>
      </w:r>
      <w:r>
        <w:t>.1.</w:t>
      </w:r>
      <w:r w:rsidRPr="007C7324">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0C2142" w:rsidRPr="005619E5" w:rsidRDefault="000C2142" w:rsidP="0072372B">
      <w:pPr>
        <w:shd w:val="clear" w:color="auto" w:fill="FFFFFF"/>
        <w:tabs>
          <w:tab w:val="left" w:pos="0"/>
          <w:tab w:val="left" w:pos="1276"/>
          <w:tab w:val="left" w:pos="1334"/>
        </w:tabs>
        <w:ind w:left="10" w:right="19" w:firstLine="709"/>
        <w:jc w:val="both"/>
      </w:pPr>
      <w:r w:rsidRPr="004D62C1">
        <w:t>6</w:t>
      </w:r>
      <w:r>
        <w:t xml:space="preserve">.1.6. </w:t>
      </w:r>
      <w:r w:rsidRPr="005619E5">
        <w:t>Уведомить Поставщика о необходимости сокращения сроков поставки Оборудования (не менее технологического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0C2142" w:rsidRPr="0077391C" w:rsidRDefault="000C2142" w:rsidP="0072372B">
      <w:pPr>
        <w:shd w:val="clear" w:color="auto" w:fill="FFFFFF"/>
        <w:tabs>
          <w:tab w:val="left" w:pos="0"/>
          <w:tab w:val="left" w:pos="1276"/>
        </w:tabs>
        <w:ind w:firstLine="709"/>
        <w:jc w:val="both"/>
      </w:pPr>
      <w:r w:rsidRPr="007C7324">
        <w:rPr>
          <w:spacing w:val="-2"/>
        </w:rPr>
        <w:t>6</w:t>
      </w:r>
      <w:r>
        <w:rPr>
          <w:spacing w:val="-2"/>
        </w:rPr>
        <w:t xml:space="preserve">.2.    </w:t>
      </w:r>
      <w:r w:rsidRPr="0077391C">
        <w:rPr>
          <w:spacing w:val="-2"/>
        </w:rPr>
        <w:t>Покупатель обязан:</w:t>
      </w:r>
    </w:p>
    <w:p w:rsidR="000C2142" w:rsidRPr="0077391C" w:rsidRDefault="000C2142" w:rsidP="0072372B">
      <w:pPr>
        <w:shd w:val="clear" w:color="auto" w:fill="FFFFFF"/>
        <w:tabs>
          <w:tab w:val="left" w:pos="0"/>
          <w:tab w:val="left" w:pos="1205"/>
          <w:tab w:val="left" w:pos="1276"/>
        </w:tabs>
        <w:ind w:left="14" w:right="14" w:firstLine="709"/>
        <w:jc w:val="both"/>
      </w:pPr>
      <w:r w:rsidRPr="007C7324">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0C2142" w:rsidRPr="007C7324" w:rsidRDefault="000C2142" w:rsidP="0072372B">
      <w:pPr>
        <w:shd w:val="clear" w:color="auto" w:fill="FFFFFF"/>
        <w:tabs>
          <w:tab w:val="left" w:pos="0"/>
          <w:tab w:val="left" w:pos="1205"/>
          <w:tab w:val="left" w:pos="1276"/>
        </w:tabs>
        <w:ind w:left="14" w:right="14" w:firstLine="709"/>
        <w:jc w:val="both"/>
        <w:rPr>
          <w:spacing w:val="-3"/>
        </w:rPr>
      </w:pPr>
      <w:r w:rsidRPr="007C7324">
        <w:rPr>
          <w:spacing w:val="-3"/>
        </w:rPr>
        <w:t>6.2.2. Провести входной контроль поставляемого на Площадку АЭС Оборудования.</w:t>
      </w:r>
    </w:p>
    <w:p w:rsidR="000C2142" w:rsidRDefault="000C2142" w:rsidP="0072372B">
      <w:pPr>
        <w:shd w:val="clear" w:color="auto" w:fill="FFFFFF"/>
        <w:tabs>
          <w:tab w:val="left" w:pos="0"/>
          <w:tab w:val="left" w:pos="1276"/>
        </w:tabs>
        <w:ind w:left="14" w:right="14" w:firstLine="709"/>
        <w:jc w:val="both"/>
      </w:pPr>
      <w:r w:rsidRPr="007C7324">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0C2142" w:rsidRPr="0077391C" w:rsidRDefault="000C2142" w:rsidP="0072372B">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C2142" w:rsidRDefault="000C2142" w:rsidP="0072372B">
      <w:pPr>
        <w:tabs>
          <w:tab w:val="left" w:pos="0"/>
        </w:tabs>
        <w:ind w:firstLine="709"/>
        <w:jc w:val="both"/>
      </w:pPr>
    </w:p>
    <w:p w:rsidR="000C2142" w:rsidRPr="007C7324" w:rsidRDefault="000C2142" w:rsidP="0072372B">
      <w:pPr>
        <w:tabs>
          <w:tab w:val="left" w:pos="0"/>
        </w:tabs>
        <w:ind w:firstLine="709"/>
        <w:jc w:val="center"/>
        <w:rPr>
          <w:b/>
          <w:bCs/>
        </w:rPr>
      </w:pPr>
      <w:r w:rsidRPr="00777D55">
        <w:rPr>
          <w:b/>
          <w:color w:val="000000"/>
        </w:rPr>
        <w:t xml:space="preserve">Статья </w:t>
      </w:r>
      <w:r w:rsidRPr="007C7324">
        <w:rPr>
          <w:b/>
          <w:color w:val="000000"/>
        </w:rPr>
        <w:t>7</w:t>
      </w:r>
      <w:r w:rsidRPr="00344806">
        <w:rPr>
          <w:b/>
          <w:color w:val="000000"/>
        </w:rPr>
        <w:t>.</w:t>
      </w:r>
      <w:r w:rsidRPr="00777D55">
        <w:rPr>
          <w:b/>
        </w:rPr>
        <w:t xml:space="preserve"> </w:t>
      </w:r>
      <w:r w:rsidRPr="0077391C">
        <w:rPr>
          <w:b/>
          <w:bCs/>
        </w:rPr>
        <w:t>Права и обязанности Поставщика</w:t>
      </w:r>
    </w:p>
    <w:p w:rsidR="000C2142" w:rsidRPr="007C7324" w:rsidRDefault="000C2142" w:rsidP="0072372B">
      <w:pPr>
        <w:tabs>
          <w:tab w:val="left" w:pos="0"/>
        </w:tabs>
        <w:ind w:firstLine="709"/>
        <w:jc w:val="center"/>
        <w:rPr>
          <w:b/>
          <w:bCs/>
        </w:rPr>
      </w:pPr>
    </w:p>
    <w:p w:rsidR="000C2142" w:rsidRPr="0077391C" w:rsidRDefault="000C2142" w:rsidP="0072372B">
      <w:pPr>
        <w:shd w:val="clear" w:color="auto" w:fill="FFFFFF"/>
        <w:tabs>
          <w:tab w:val="left" w:pos="0"/>
        </w:tabs>
        <w:ind w:firstLine="709"/>
        <w:jc w:val="both"/>
      </w:pPr>
      <w:r w:rsidRPr="007C7324">
        <w:rPr>
          <w:spacing w:val="-2"/>
        </w:rPr>
        <w:t>7</w:t>
      </w:r>
      <w:r w:rsidRPr="0077391C">
        <w:rPr>
          <w:spacing w:val="-2"/>
        </w:rPr>
        <w:t xml:space="preserve">.1 </w:t>
      </w:r>
      <w:r>
        <w:rPr>
          <w:spacing w:val="-2"/>
        </w:rPr>
        <w:t xml:space="preserve"> Поставщик</w:t>
      </w:r>
      <w:r w:rsidRPr="0077391C">
        <w:rPr>
          <w:spacing w:val="-2"/>
        </w:rPr>
        <w:t xml:space="preserve"> обязан:</w:t>
      </w:r>
    </w:p>
    <w:p w:rsidR="000C2142" w:rsidRDefault="000C2142" w:rsidP="0072372B">
      <w:pPr>
        <w:shd w:val="clear" w:color="auto" w:fill="FFFFFF"/>
        <w:tabs>
          <w:tab w:val="left" w:pos="0"/>
          <w:tab w:val="left" w:pos="1296"/>
        </w:tabs>
        <w:ind w:left="19" w:right="10" w:firstLine="709"/>
        <w:jc w:val="both"/>
        <w:rPr>
          <w:spacing w:val="-3"/>
        </w:rPr>
      </w:pPr>
      <w:r w:rsidRPr="007C7324">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0C2142" w:rsidRPr="00D71344" w:rsidRDefault="000C2142" w:rsidP="0072372B">
      <w:pPr>
        <w:shd w:val="clear" w:color="auto" w:fill="FFFFFF"/>
        <w:tabs>
          <w:tab w:val="left" w:pos="0"/>
          <w:tab w:val="left" w:pos="709"/>
        </w:tabs>
        <w:ind w:right="10" w:firstLine="709"/>
        <w:jc w:val="both"/>
        <w:rPr>
          <w:spacing w:val="-3"/>
        </w:rPr>
      </w:pPr>
      <w:r w:rsidRPr="007C7324">
        <w:rPr>
          <w:spacing w:val="-3"/>
        </w:rPr>
        <w:t>7</w:t>
      </w:r>
      <w:r>
        <w:rPr>
          <w:spacing w:val="-3"/>
        </w:rPr>
        <w:t>.1.</w:t>
      </w:r>
      <w:r w:rsidRPr="007C7324">
        <w:rPr>
          <w:spacing w:val="-3"/>
        </w:rPr>
        <w:t>2</w:t>
      </w:r>
      <w:r>
        <w:rPr>
          <w:spacing w:val="-3"/>
        </w:rPr>
        <w:t>.</w:t>
      </w:r>
      <w:r>
        <w:t xml:space="preserve"> </w:t>
      </w:r>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
    <w:p w:rsidR="000C2142" w:rsidRDefault="000C2142" w:rsidP="0072372B">
      <w:pPr>
        <w:pStyle w:val="BodyTextIndent21"/>
        <w:suppressLineNumbers/>
        <w:tabs>
          <w:tab w:val="clear" w:pos="709"/>
          <w:tab w:val="left" w:pos="0"/>
        </w:tabs>
        <w:suppressAutoHyphens/>
        <w:spacing w:before="0" w:after="0"/>
        <w:ind w:left="0" w:firstLine="709"/>
      </w:pPr>
      <w:r w:rsidRPr="007C7324">
        <w:rPr>
          <w:spacing w:val="-1"/>
        </w:rPr>
        <w:t>7</w:t>
      </w:r>
      <w:r w:rsidRPr="0077391C">
        <w:rPr>
          <w:spacing w:val="-1"/>
        </w:rPr>
        <w:t>.1.</w:t>
      </w:r>
      <w:r w:rsidRPr="007C7324">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0C2142" w:rsidRPr="00FC4694" w:rsidRDefault="000C2142" w:rsidP="0072372B">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C2142" w:rsidRPr="00FC4694" w:rsidRDefault="000C2142" w:rsidP="0072372B">
      <w:pPr>
        <w:pStyle w:val="BodyTextIndent21"/>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0C2142" w:rsidRPr="0077391C" w:rsidRDefault="000C2142" w:rsidP="0072372B">
      <w:pPr>
        <w:shd w:val="clear" w:color="auto" w:fill="FFFFFF"/>
        <w:tabs>
          <w:tab w:val="left" w:pos="0"/>
          <w:tab w:val="left" w:pos="1157"/>
        </w:tabs>
        <w:ind w:right="53" w:firstLine="709"/>
        <w:jc w:val="both"/>
        <w:rPr>
          <w:spacing w:val="-3"/>
        </w:rPr>
      </w:pPr>
      <w:r w:rsidRPr="007C7324">
        <w:t>7</w:t>
      </w:r>
      <w:r>
        <w:t>.1.</w:t>
      </w:r>
      <w:r w:rsidRPr="007C7324">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0C2142" w:rsidRPr="0077391C" w:rsidRDefault="000C2142" w:rsidP="0072372B">
      <w:pPr>
        <w:shd w:val="clear" w:color="auto" w:fill="FFFFFF"/>
        <w:tabs>
          <w:tab w:val="left" w:pos="0"/>
          <w:tab w:val="left" w:pos="1157"/>
        </w:tabs>
        <w:ind w:right="53" w:firstLine="709"/>
        <w:jc w:val="both"/>
        <w:rPr>
          <w:spacing w:val="-3"/>
        </w:rPr>
      </w:pPr>
      <w:r w:rsidRPr="007C7324">
        <w:rPr>
          <w:spacing w:val="-1"/>
        </w:rPr>
        <w:t>7</w:t>
      </w:r>
      <w:r>
        <w:rPr>
          <w:spacing w:val="-1"/>
        </w:rPr>
        <w:t>.1.</w:t>
      </w:r>
      <w:r w:rsidRPr="007C7324">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0C2142" w:rsidRDefault="000C2142" w:rsidP="0072372B">
      <w:pPr>
        <w:shd w:val="clear" w:color="auto" w:fill="FFFFFF"/>
        <w:tabs>
          <w:tab w:val="left" w:pos="0"/>
          <w:tab w:val="left" w:pos="1157"/>
        </w:tabs>
        <w:ind w:right="43" w:firstLine="709"/>
        <w:jc w:val="both"/>
      </w:pPr>
      <w:r w:rsidRPr="00C31C34">
        <w:t>7</w:t>
      </w:r>
      <w:r>
        <w:t>.1.</w:t>
      </w:r>
      <w:r w:rsidRPr="00C31C34">
        <w:t>6</w:t>
      </w:r>
      <w:r>
        <w:t xml:space="preserve">. </w:t>
      </w:r>
      <w:r w:rsidRPr="000A7D9A">
        <w:t>Обеспечить проведение шеф-монтажа Оборудования по требованию Покупателя с участием представителей изготовителя и Покупателя</w:t>
      </w:r>
      <w:r>
        <w:t>.</w:t>
      </w:r>
    </w:p>
    <w:p w:rsidR="000C2142" w:rsidRPr="0077391C" w:rsidRDefault="000C2142" w:rsidP="0072372B">
      <w:pPr>
        <w:shd w:val="clear" w:color="auto" w:fill="FFFFFF"/>
        <w:tabs>
          <w:tab w:val="left" w:pos="0"/>
          <w:tab w:val="left" w:pos="1502"/>
        </w:tabs>
        <w:ind w:firstLine="709"/>
        <w:jc w:val="both"/>
      </w:pPr>
      <w:r w:rsidRPr="007C7324">
        <w:t>7</w:t>
      </w:r>
      <w:r w:rsidRPr="000A7D9A">
        <w:t>.1.</w:t>
      </w:r>
      <w:r w:rsidRPr="007C7324">
        <w:t>7</w:t>
      </w:r>
      <w:r>
        <w:t>.</w:t>
      </w:r>
      <w:r w:rsidRPr="0077391C">
        <w:tab/>
        <w:t>Выполнить работы по комплексному тестированию (испытанию)</w:t>
      </w:r>
      <w:r w:rsidRPr="0077391C">
        <w:br/>
        <w:t>Оборудования.</w:t>
      </w:r>
      <w:r>
        <w:t xml:space="preserve"> </w:t>
      </w:r>
      <w:r w:rsidRPr="00EF2009">
        <w:t>Выполнить работы по испытанию головных образцов в соответствии с ГОСТ Р 15.201-2000</w:t>
      </w:r>
      <w:r>
        <w:t>.</w:t>
      </w:r>
    </w:p>
    <w:p w:rsidR="000C2142" w:rsidRPr="0077391C" w:rsidRDefault="000C2142" w:rsidP="0072372B">
      <w:pPr>
        <w:shd w:val="clear" w:color="auto" w:fill="FFFFFF"/>
        <w:tabs>
          <w:tab w:val="left" w:pos="0"/>
          <w:tab w:val="left" w:pos="1272"/>
        </w:tabs>
        <w:ind w:right="34" w:firstLine="709"/>
        <w:jc w:val="both"/>
        <w:rPr>
          <w:spacing w:val="-5"/>
        </w:rPr>
      </w:pPr>
      <w:r w:rsidRPr="007C7324">
        <w:t>7</w:t>
      </w:r>
      <w:r>
        <w:t>.1.</w:t>
      </w:r>
      <w:r w:rsidRPr="007C7324">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C2142" w:rsidRPr="0077391C" w:rsidRDefault="000C2142" w:rsidP="0072372B">
      <w:pPr>
        <w:shd w:val="clear" w:color="auto" w:fill="FFFFFF"/>
        <w:tabs>
          <w:tab w:val="left" w:pos="0"/>
          <w:tab w:val="left" w:pos="1272"/>
        </w:tabs>
        <w:ind w:right="34" w:firstLine="709"/>
        <w:jc w:val="both"/>
        <w:rPr>
          <w:spacing w:val="-4"/>
        </w:rPr>
      </w:pPr>
      <w:r w:rsidRPr="007C7324">
        <w:rPr>
          <w:spacing w:val="-1"/>
        </w:rPr>
        <w:t>7</w:t>
      </w:r>
      <w:r>
        <w:rPr>
          <w:spacing w:val="-1"/>
        </w:rPr>
        <w:t>.1.</w:t>
      </w:r>
      <w:r w:rsidRPr="007C7324">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0C2142" w:rsidRPr="0077391C" w:rsidRDefault="000C2142" w:rsidP="0072372B">
      <w:pPr>
        <w:shd w:val="clear" w:color="auto" w:fill="FFFFFF"/>
        <w:tabs>
          <w:tab w:val="left" w:pos="0"/>
          <w:tab w:val="left" w:pos="1272"/>
        </w:tabs>
        <w:ind w:right="34" w:firstLine="709"/>
        <w:jc w:val="both"/>
        <w:rPr>
          <w:spacing w:val="-4"/>
        </w:rPr>
      </w:pPr>
      <w:r w:rsidRPr="007C7324">
        <w:rPr>
          <w:spacing w:val="-1"/>
        </w:rPr>
        <w:t>7</w:t>
      </w:r>
      <w:r>
        <w:rPr>
          <w:spacing w:val="-1"/>
        </w:rPr>
        <w:t>.1.1</w:t>
      </w:r>
      <w:r w:rsidRPr="007C7324">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0C2142" w:rsidRPr="0077391C" w:rsidRDefault="000C2142" w:rsidP="0072372B">
      <w:pPr>
        <w:shd w:val="clear" w:color="auto" w:fill="FFFFFF"/>
        <w:tabs>
          <w:tab w:val="left" w:pos="0"/>
          <w:tab w:val="left" w:pos="1272"/>
        </w:tabs>
        <w:ind w:right="29" w:firstLine="709"/>
        <w:jc w:val="both"/>
        <w:rPr>
          <w:spacing w:val="-5"/>
        </w:rPr>
      </w:pPr>
      <w:r w:rsidRPr="007C7324">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0C2142" w:rsidRPr="0077391C" w:rsidRDefault="000C2142" w:rsidP="0072372B">
      <w:pPr>
        <w:shd w:val="clear" w:color="auto" w:fill="FFFFFF"/>
        <w:tabs>
          <w:tab w:val="left" w:pos="0"/>
          <w:tab w:val="left" w:pos="1392"/>
        </w:tabs>
        <w:ind w:left="19" w:right="34" w:firstLine="709"/>
        <w:jc w:val="both"/>
      </w:pPr>
      <w:r w:rsidRPr="007C7324">
        <w:rPr>
          <w:spacing w:val="-5"/>
        </w:rPr>
        <w:t>7</w:t>
      </w:r>
      <w:r w:rsidRPr="0077391C">
        <w:rPr>
          <w:spacing w:val="-5"/>
        </w:rPr>
        <w:t>.1.</w:t>
      </w:r>
      <w:r w:rsidRPr="007C7324">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0C2142" w:rsidRPr="0077391C" w:rsidRDefault="000C2142" w:rsidP="0072372B">
      <w:pPr>
        <w:shd w:val="clear" w:color="auto" w:fill="FFFFFF"/>
        <w:tabs>
          <w:tab w:val="left" w:pos="0"/>
          <w:tab w:val="left" w:pos="1459"/>
        </w:tabs>
        <w:ind w:left="19" w:right="29" w:firstLine="709"/>
        <w:jc w:val="both"/>
      </w:pPr>
      <w:r w:rsidRPr="007C7324">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0C2142" w:rsidRPr="0077391C" w:rsidRDefault="000C2142" w:rsidP="0072372B">
      <w:pPr>
        <w:shd w:val="clear" w:color="auto" w:fill="FFFFFF"/>
        <w:tabs>
          <w:tab w:val="left" w:pos="0"/>
          <w:tab w:val="left" w:pos="709"/>
          <w:tab w:val="left" w:pos="1344"/>
        </w:tabs>
        <w:ind w:firstLine="709"/>
        <w:jc w:val="both"/>
      </w:pPr>
      <w:r w:rsidRPr="007C7324">
        <w:rPr>
          <w:spacing w:val="-1"/>
        </w:rPr>
        <w:t>7</w:t>
      </w:r>
      <w:r>
        <w:rPr>
          <w:spacing w:val="-1"/>
        </w:rPr>
        <w:t>.1.</w:t>
      </w:r>
      <w:r w:rsidRPr="007C7324">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0C2142" w:rsidRPr="0077391C" w:rsidRDefault="000C2142" w:rsidP="0072372B">
      <w:pPr>
        <w:shd w:val="clear" w:color="auto" w:fill="FFFFFF"/>
        <w:tabs>
          <w:tab w:val="left" w:pos="0"/>
          <w:tab w:val="left" w:pos="1296"/>
        </w:tabs>
        <w:ind w:right="34" w:firstLine="709"/>
        <w:jc w:val="both"/>
        <w:rPr>
          <w:spacing w:val="-5"/>
        </w:rPr>
      </w:pPr>
      <w:r w:rsidRPr="007C7324">
        <w:t>7</w:t>
      </w:r>
      <w:r>
        <w:t>.1.</w:t>
      </w:r>
      <w:r w:rsidRPr="007C7324">
        <w:t>15</w:t>
      </w:r>
      <w:r>
        <w:t>. </w:t>
      </w:r>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
    <w:p w:rsidR="000C2142" w:rsidRPr="0077391C" w:rsidRDefault="000C2142" w:rsidP="0072372B">
      <w:pPr>
        <w:shd w:val="clear" w:color="auto" w:fill="FFFFFF"/>
        <w:tabs>
          <w:tab w:val="left" w:pos="0"/>
          <w:tab w:val="left" w:pos="1296"/>
        </w:tabs>
        <w:ind w:right="34" w:firstLine="709"/>
        <w:jc w:val="both"/>
        <w:rPr>
          <w:spacing w:val="-5"/>
        </w:rPr>
      </w:pPr>
      <w:r w:rsidRPr="007C7324">
        <w:t>7</w:t>
      </w:r>
      <w:r>
        <w:t>.1.</w:t>
      </w:r>
      <w:r w:rsidRPr="007C7324">
        <w:t>16</w:t>
      </w:r>
      <w:r>
        <w:t>. </w:t>
      </w:r>
      <w:r w:rsidRPr="0077391C">
        <w:t>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0C2142" w:rsidRPr="003608CB" w:rsidRDefault="000C2142" w:rsidP="0072372B">
      <w:pPr>
        <w:shd w:val="clear" w:color="auto" w:fill="FFFFFF"/>
        <w:tabs>
          <w:tab w:val="left" w:pos="0"/>
          <w:tab w:val="left" w:pos="1459"/>
        </w:tabs>
        <w:ind w:left="14" w:right="19" w:firstLine="709"/>
        <w:jc w:val="both"/>
      </w:pPr>
      <w:r w:rsidRPr="007C7324">
        <w:t>7</w:t>
      </w:r>
      <w:r>
        <w:t>.1.</w:t>
      </w:r>
      <w:r w:rsidRPr="007C7324">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C2142" w:rsidRDefault="000C2142" w:rsidP="0072372B">
      <w:pPr>
        <w:pStyle w:val="BodyTextIndent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0C2142" w:rsidRDefault="000C2142" w:rsidP="0072372B">
      <w:pPr>
        <w:pStyle w:val="BodyTextIndent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19</w:t>
      </w:r>
      <w:r>
        <w:rPr>
          <w:sz w:val="24"/>
          <w:szCs w:val="24"/>
        </w:rPr>
        <w:t>. По требованию Покупателя в течение 4 (четырех) рабочих дней с даты получения запроса предоставить перечень субпоставщиков, привлеченных к исполнению Договора.</w:t>
      </w:r>
    </w:p>
    <w:p w:rsidR="000C2142" w:rsidRPr="00701B78" w:rsidRDefault="000C2142" w:rsidP="0072372B">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Оборудования. </w:t>
      </w:r>
    </w:p>
    <w:p w:rsidR="000C2142" w:rsidRPr="007A091C" w:rsidRDefault="000C2142" w:rsidP="0072372B">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0C2142" w:rsidRPr="007A091C" w:rsidRDefault="000C2142" w:rsidP="0072372B">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0C2142" w:rsidRDefault="000C2142" w:rsidP="0072372B">
      <w:pPr>
        <w:shd w:val="clear" w:color="auto" w:fill="FFFFFF"/>
        <w:tabs>
          <w:tab w:val="left" w:pos="0"/>
          <w:tab w:val="left" w:pos="1277"/>
        </w:tabs>
        <w:ind w:firstLine="709"/>
        <w:jc w:val="both"/>
      </w:pPr>
      <w:r w:rsidRPr="007A091C">
        <w:t>7.1.22.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0C2142" w:rsidRPr="00B62554" w:rsidRDefault="000C2142" w:rsidP="0072372B">
      <w:pPr>
        <w:tabs>
          <w:tab w:val="right" w:pos="9923"/>
        </w:tabs>
        <w:ind w:firstLine="709"/>
        <w:jc w:val="both"/>
      </w:pPr>
      <w:r>
        <w:t>7.1.</w:t>
      </w:r>
      <w:r w:rsidRPr="00223394">
        <w:t>2</w:t>
      </w:r>
      <w:r>
        <w:t>3</w:t>
      </w:r>
      <w:r w:rsidRPr="00223394">
        <w:t xml:space="preserve">. </w:t>
      </w:r>
      <w:r w:rsidRPr="00B62554">
        <w:t xml:space="preserve">Представить Покупателю не позднее пятнадцати календарных дней с даты заключения настоящего Договора документы, </w:t>
      </w:r>
      <w:bookmarkStart w:id="0" w:name="OLE_LINK3"/>
      <w:bookmarkStart w:id="1"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0"/>
      <w:bookmarkEnd w:id="1"/>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0C2142" w:rsidRPr="00B62554" w:rsidRDefault="000C2142" w:rsidP="0072372B">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0C2142" w:rsidRPr="00B62554" w:rsidRDefault="000C2142" w:rsidP="0072372B">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0C2142" w:rsidRPr="003A554B" w:rsidRDefault="000C2142" w:rsidP="0072372B">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0C2142" w:rsidRDefault="000C2142" w:rsidP="0072372B">
      <w:pPr>
        <w:pStyle w:val="BodyTextIndent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0C2142" w:rsidRPr="0077391C" w:rsidRDefault="000C2142" w:rsidP="0072372B">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0C2142" w:rsidRPr="007C7324" w:rsidRDefault="000C2142" w:rsidP="0072372B">
      <w:pPr>
        <w:shd w:val="clear" w:color="auto" w:fill="FFFFFF"/>
        <w:tabs>
          <w:tab w:val="left" w:pos="0"/>
          <w:tab w:val="left" w:pos="1277"/>
        </w:tabs>
        <w:ind w:firstLine="709"/>
        <w:jc w:val="both"/>
      </w:pPr>
      <w:r w:rsidRPr="007A091C">
        <w:t>7.2 . Поставщик вправе привлекать Субпоставщиков</w:t>
      </w:r>
      <w:r w:rsidRPr="00A05028">
        <w:rPr>
          <w:spacing w:val="-4"/>
        </w:rPr>
        <w:t xml:space="preserve"> для выполнения работ</w:t>
      </w:r>
      <w:r>
        <w:rPr>
          <w:spacing w:val="-4"/>
        </w:rPr>
        <w:t xml:space="preserve">/оказания услуг </w:t>
      </w:r>
      <w:r w:rsidRPr="00A05028">
        <w:rPr>
          <w:spacing w:val="-4"/>
        </w:rPr>
        <w:t>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0C2142" w:rsidRDefault="000C2142" w:rsidP="0072372B">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C2142" w:rsidRDefault="000C2142" w:rsidP="0072372B">
      <w:pPr>
        <w:pStyle w:val="BodyTextIndent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C2142" w:rsidRPr="00FF3A6B" w:rsidRDefault="000C2142" w:rsidP="0072372B">
      <w:pPr>
        <w:pStyle w:val="BodyTextIndent3"/>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0C2142" w:rsidRPr="00FF3A6B" w:rsidRDefault="000C2142" w:rsidP="0072372B">
      <w:pPr>
        <w:pStyle w:val="BodyTextIndent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 Ст. </w:t>
      </w:r>
      <w:r>
        <w:rPr>
          <w:sz w:val="24"/>
          <w:szCs w:val="24"/>
        </w:rPr>
        <w:t>19</w:t>
      </w:r>
      <w:r w:rsidRPr="00FF3A6B">
        <w:rPr>
          <w:sz w:val="24"/>
          <w:szCs w:val="24"/>
        </w:rPr>
        <w:t xml:space="preserve"> настоящего Договора.</w:t>
      </w:r>
    </w:p>
    <w:p w:rsidR="000C2142" w:rsidRDefault="000C2142" w:rsidP="0072372B">
      <w:pPr>
        <w:pStyle w:val="BodyTextIndent3"/>
        <w:tabs>
          <w:tab w:val="left" w:pos="0"/>
          <w:tab w:val="num" w:pos="1620"/>
        </w:tabs>
        <w:spacing w:after="0"/>
        <w:ind w:left="0" w:firstLine="709"/>
        <w:jc w:val="both"/>
        <w:rPr>
          <w:sz w:val="24"/>
          <w:szCs w:val="24"/>
        </w:rPr>
      </w:pPr>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0C2142" w:rsidRDefault="000C2142" w:rsidP="0072372B">
      <w:pPr>
        <w:tabs>
          <w:tab w:val="left" w:pos="0"/>
        </w:tabs>
        <w:ind w:firstLine="709"/>
        <w:jc w:val="center"/>
        <w:rPr>
          <w:b/>
        </w:rPr>
      </w:pPr>
    </w:p>
    <w:p w:rsidR="000C2142" w:rsidRPr="000047CC" w:rsidRDefault="000C2142" w:rsidP="0072372B">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0C2142" w:rsidRPr="000047CC" w:rsidRDefault="000C2142" w:rsidP="0072372B">
      <w:pPr>
        <w:tabs>
          <w:tab w:val="left" w:pos="0"/>
        </w:tabs>
        <w:ind w:firstLine="709"/>
        <w:jc w:val="center"/>
        <w:rPr>
          <w:b/>
        </w:rPr>
      </w:pPr>
    </w:p>
    <w:p w:rsidR="000C2142" w:rsidRPr="00E90B69" w:rsidRDefault="000C2142" w:rsidP="0072372B">
      <w:pPr>
        <w:pStyle w:val="BodyText3"/>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C2142" w:rsidRDefault="000C2142" w:rsidP="0072372B">
      <w:pPr>
        <w:pStyle w:val="BodyText3"/>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0C2142" w:rsidRDefault="000C2142" w:rsidP="0072372B">
      <w:pPr>
        <w:pStyle w:val="BodyText3"/>
        <w:tabs>
          <w:tab w:val="left" w:pos="0"/>
        </w:tabs>
        <w:suppressAutoHyphens/>
        <w:ind w:firstLine="709"/>
        <w:jc w:val="both"/>
        <w:rPr>
          <w:sz w:val="24"/>
          <w:szCs w:val="24"/>
        </w:rPr>
      </w:pPr>
      <w:r w:rsidRPr="007C7324">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0C2142" w:rsidRDefault="000C2142" w:rsidP="0072372B">
      <w:pPr>
        <w:pStyle w:val="BodyText3"/>
        <w:tabs>
          <w:tab w:val="left" w:pos="0"/>
        </w:tabs>
        <w:suppressAutoHyphens/>
        <w:ind w:firstLine="709"/>
        <w:jc w:val="both"/>
        <w:rPr>
          <w:sz w:val="24"/>
          <w:szCs w:val="24"/>
        </w:rPr>
      </w:pPr>
      <w:r w:rsidRPr="007C7324">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0C2142" w:rsidRPr="004D76DE" w:rsidRDefault="000C2142" w:rsidP="0072372B">
      <w:pPr>
        <w:pStyle w:val="BodyText3"/>
        <w:tabs>
          <w:tab w:val="left" w:pos="0"/>
        </w:tabs>
        <w:suppressAutoHyphens/>
        <w:ind w:firstLine="709"/>
        <w:jc w:val="both"/>
        <w:rPr>
          <w:sz w:val="24"/>
          <w:szCs w:val="24"/>
        </w:rPr>
      </w:pPr>
      <w:r w:rsidRPr="007C7324">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0C2142" w:rsidRPr="003A176A" w:rsidRDefault="000C2142" w:rsidP="0072372B">
      <w:pPr>
        <w:pStyle w:val="BodyText3"/>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0C2142" w:rsidRDefault="000C2142" w:rsidP="0072372B">
      <w:pPr>
        <w:pStyle w:val="BodyText3"/>
        <w:tabs>
          <w:tab w:val="left" w:pos="0"/>
        </w:tabs>
        <w:suppressAutoHyphens/>
        <w:ind w:firstLine="709"/>
        <w:jc w:val="both"/>
        <w:rPr>
          <w:sz w:val="24"/>
          <w:szCs w:val="24"/>
        </w:rPr>
      </w:pPr>
      <w:r w:rsidRPr="00966FD1">
        <w:rPr>
          <w:sz w:val="24"/>
          <w:szCs w:val="24"/>
        </w:rPr>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0C2142" w:rsidRDefault="000C2142" w:rsidP="0072372B">
      <w:pPr>
        <w:pStyle w:val="BodyText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0C2142" w:rsidRDefault="000C2142" w:rsidP="0072372B">
      <w:pPr>
        <w:pStyle w:val="BodyText3"/>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0C2142" w:rsidRPr="00D52052" w:rsidRDefault="000C2142" w:rsidP="0072372B">
      <w:pPr>
        <w:pStyle w:val="BodyText3"/>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C2142" w:rsidRPr="00D52052" w:rsidRDefault="000C2142" w:rsidP="0072372B">
      <w:pPr>
        <w:pStyle w:val="BodyText3"/>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0C2142" w:rsidRPr="00D52052" w:rsidRDefault="000C2142" w:rsidP="0072372B">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0C2142" w:rsidRPr="00D52052" w:rsidRDefault="000C2142" w:rsidP="0072372B">
      <w:pPr>
        <w:pStyle w:val="BodyText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(кг), общая масса нетто (кг) и общий объем (м³) грузовых мест;</w:t>
      </w:r>
    </w:p>
    <w:p w:rsidR="000C2142" w:rsidRPr="00D52052" w:rsidRDefault="000C2142" w:rsidP="0072372B">
      <w:pPr>
        <w:pStyle w:val="BodyText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0C2142" w:rsidRPr="00D52052" w:rsidRDefault="000C2142" w:rsidP="0072372B">
      <w:pPr>
        <w:pStyle w:val="BodyText3"/>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0C2142" w:rsidRPr="00D52052" w:rsidRDefault="000C2142" w:rsidP="0072372B">
      <w:pPr>
        <w:pStyle w:val="BodyText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0C2142" w:rsidRPr="00D52052" w:rsidRDefault="000C2142" w:rsidP="0072372B">
      <w:pPr>
        <w:pStyle w:val="BodyText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0C2142" w:rsidRDefault="000C2142" w:rsidP="0072372B">
      <w:pPr>
        <w:pStyle w:val="BodyText3"/>
        <w:tabs>
          <w:tab w:val="left" w:pos="0"/>
          <w:tab w:val="left" w:pos="142"/>
        </w:tabs>
        <w:suppressAutoHyphens/>
        <w:jc w:val="both"/>
        <w:rPr>
          <w:sz w:val="24"/>
          <w:szCs w:val="24"/>
        </w:rPr>
      </w:pPr>
      <w:r>
        <w:rPr>
          <w:sz w:val="24"/>
          <w:szCs w:val="24"/>
        </w:rPr>
        <w:t>- </w:t>
      </w:r>
      <w:r w:rsidRPr="00D52052">
        <w:rPr>
          <w:sz w:val="24"/>
          <w:szCs w:val="24"/>
        </w:rPr>
        <w:t xml:space="preserve">возможность штабелирования Оборудования с указанием предельной нагрузки (кг) на верхнюю крышку ящика.  </w:t>
      </w:r>
    </w:p>
    <w:p w:rsidR="000C2142" w:rsidRPr="007A091C" w:rsidRDefault="000C2142" w:rsidP="0072372B">
      <w:pPr>
        <w:pStyle w:val="BodyText3"/>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C2142" w:rsidRDefault="000C2142" w:rsidP="0072372B">
      <w:pPr>
        <w:pStyle w:val="BodyText3"/>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0C2142" w:rsidRPr="007A091C" w:rsidRDefault="000C2142" w:rsidP="0072372B">
      <w:pPr>
        <w:pStyle w:val="BodyText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C2142" w:rsidRPr="00D55FB6" w:rsidRDefault="000C2142" w:rsidP="0072372B">
      <w:pPr>
        <w:pStyle w:val="BodyText3"/>
        <w:tabs>
          <w:tab w:val="left" w:pos="0"/>
        </w:tabs>
        <w:suppressAutoHyphens/>
        <w:jc w:val="both"/>
        <w:rPr>
          <w:sz w:val="24"/>
          <w:szCs w:val="24"/>
        </w:rPr>
      </w:pPr>
      <w:r w:rsidRPr="00D55FB6">
        <w:rPr>
          <w:sz w:val="24"/>
          <w:szCs w:val="24"/>
        </w:rPr>
        <w:t>- ожидаемую дату прибытия в место назначения;</w:t>
      </w:r>
    </w:p>
    <w:p w:rsidR="000C2142" w:rsidRPr="00D55FB6" w:rsidRDefault="000C2142" w:rsidP="0072372B">
      <w:pPr>
        <w:pStyle w:val="BodyText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0C2142" w:rsidRPr="00D55FB6" w:rsidRDefault="000C2142" w:rsidP="0072372B">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0C2142" w:rsidRPr="00D55FB6" w:rsidRDefault="000C2142" w:rsidP="0072372B">
      <w:pPr>
        <w:pStyle w:val="BodyText3"/>
        <w:tabs>
          <w:tab w:val="left" w:pos="0"/>
          <w:tab w:val="left" w:pos="284"/>
        </w:tabs>
        <w:suppressAutoHyphens/>
        <w:spacing w:line="276" w:lineRule="auto"/>
        <w:jc w:val="both"/>
        <w:rPr>
          <w:sz w:val="24"/>
          <w:szCs w:val="24"/>
        </w:rPr>
      </w:pPr>
      <w:r w:rsidRPr="00D55FB6">
        <w:rPr>
          <w:sz w:val="24"/>
          <w:szCs w:val="24"/>
        </w:rPr>
        <w:t>- общая масса брутто (кг), общая масса нетто (кг) и общий объем (м³) грузовых мест;</w:t>
      </w:r>
    </w:p>
    <w:p w:rsidR="000C2142" w:rsidRPr="00D55FB6" w:rsidRDefault="000C2142" w:rsidP="0072372B">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0C2142" w:rsidRPr="00D55FB6" w:rsidRDefault="000C2142" w:rsidP="0072372B">
      <w:pPr>
        <w:pStyle w:val="BodyText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0C2142" w:rsidRPr="00E531FD" w:rsidRDefault="000C2142" w:rsidP="0072372B">
      <w:pPr>
        <w:pStyle w:val="BodyText3"/>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0C2142" w:rsidRPr="009E4548" w:rsidRDefault="000C2142" w:rsidP="0072372B">
      <w:pPr>
        <w:pStyle w:val="BodyText3"/>
        <w:tabs>
          <w:tab w:val="left" w:pos="0"/>
        </w:tabs>
        <w:suppressAutoHyphens/>
        <w:ind w:firstLine="709"/>
        <w:jc w:val="both"/>
        <w:rPr>
          <w:sz w:val="24"/>
          <w:szCs w:val="24"/>
        </w:rPr>
      </w:pPr>
      <w:r w:rsidRPr="007C7324">
        <w:rPr>
          <w:sz w:val="24"/>
          <w:szCs w:val="24"/>
        </w:rPr>
        <w:t>8</w:t>
      </w:r>
      <w:r w:rsidRPr="00B7592E">
        <w:rPr>
          <w:sz w:val="24"/>
          <w:szCs w:val="24"/>
        </w:rPr>
        <w:t>.</w:t>
      </w:r>
      <w:r w:rsidRPr="00B71CBB">
        <w:rPr>
          <w:sz w:val="24"/>
          <w:szCs w:val="24"/>
        </w:rPr>
        <w:t>9</w:t>
      </w:r>
      <w:r w:rsidRPr="00B7592E">
        <w:rPr>
          <w:sz w:val="24"/>
          <w:szCs w:val="24"/>
        </w:rPr>
        <w:t xml:space="preserve">.1. 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 расчетный счет Покупателя</w:t>
      </w:r>
      <w:r w:rsidRPr="009E4548">
        <w:rPr>
          <w:sz w:val="24"/>
          <w:szCs w:val="24"/>
        </w:rPr>
        <w:t>.</w:t>
      </w:r>
    </w:p>
    <w:p w:rsidR="000C2142" w:rsidRDefault="000C2142" w:rsidP="0072372B">
      <w:pPr>
        <w:ind w:firstLine="709"/>
        <w:jc w:val="both"/>
      </w:pPr>
      <w:r w:rsidRPr="008E0D1F">
        <w:t>8</w:t>
      </w:r>
      <w:r>
        <w:t>.1</w:t>
      </w:r>
      <w:r w:rsidRPr="00D948B2">
        <w:t>0</w:t>
      </w:r>
      <w:r>
        <w:t>.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0C2142" w:rsidRDefault="000C2142" w:rsidP="0072372B">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0C2142" w:rsidRPr="00D60BBF" w:rsidRDefault="000C2142" w:rsidP="0072372B">
      <w:pPr>
        <w:pStyle w:val="BodyText3"/>
        <w:tabs>
          <w:tab w:val="left" w:pos="0"/>
        </w:tabs>
        <w:suppressAutoHyphens/>
        <w:ind w:firstLine="709"/>
        <w:jc w:val="both"/>
        <w:rPr>
          <w:sz w:val="24"/>
          <w:szCs w:val="24"/>
        </w:rPr>
      </w:pPr>
      <w:r w:rsidRPr="007C7324">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0C2142" w:rsidRPr="008055C9" w:rsidRDefault="000C2142" w:rsidP="0072372B">
      <w:pPr>
        <w:pStyle w:val="BodyText3"/>
        <w:tabs>
          <w:tab w:val="left" w:pos="0"/>
        </w:tabs>
        <w:suppressAutoHyphens/>
        <w:ind w:firstLine="709"/>
        <w:jc w:val="both"/>
        <w:rPr>
          <w:sz w:val="24"/>
          <w:szCs w:val="24"/>
        </w:rPr>
      </w:pPr>
      <w:r w:rsidRPr="007C7324">
        <w:rPr>
          <w:sz w:val="24"/>
          <w:szCs w:val="24"/>
        </w:rPr>
        <w:t>8</w:t>
      </w:r>
      <w:r>
        <w:rPr>
          <w:sz w:val="24"/>
          <w:szCs w:val="24"/>
        </w:rPr>
        <w:t>.1</w:t>
      </w:r>
      <w:r w:rsidRPr="007C7324">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0C2142" w:rsidRDefault="000C2142" w:rsidP="0072372B">
      <w:pPr>
        <w:tabs>
          <w:tab w:val="left" w:pos="0"/>
        </w:tabs>
        <w:ind w:firstLine="709"/>
        <w:jc w:val="both"/>
      </w:pPr>
      <w:r w:rsidRPr="007C7324">
        <w:t>8</w:t>
      </w:r>
      <w:r w:rsidRPr="008320D7">
        <w:t>.1</w:t>
      </w:r>
      <w:r w:rsidRPr="007C7324">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0C2142" w:rsidRPr="007C7324" w:rsidRDefault="000C2142" w:rsidP="0072372B">
      <w:pPr>
        <w:tabs>
          <w:tab w:val="left" w:pos="0"/>
        </w:tabs>
        <w:ind w:firstLine="709"/>
        <w:jc w:val="both"/>
      </w:pPr>
      <w:r w:rsidRPr="007C7324">
        <w:t>8.14.</w:t>
      </w:r>
      <w:r w:rsidRPr="00567589">
        <w:rPr>
          <w:lang w:val="en-US"/>
        </w:rPr>
        <w:t> </w:t>
      </w:r>
      <w:r w:rsidRPr="007C7324">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0C2142" w:rsidRPr="009A69FF" w:rsidRDefault="000C2142" w:rsidP="0072372B">
      <w:pPr>
        <w:pStyle w:val="BodyText3"/>
        <w:tabs>
          <w:tab w:val="left" w:pos="0"/>
        </w:tabs>
        <w:suppressAutoHyphens/>
        <w:ind w:firstLine="709"/>
        <w:jc w:val="both"/>
        <w:rPr>
          <w:sz w:val="24"/>
          <w:szCs w:val="24"/>
        </w:rPr>
      </w:pPr>
      <w:r w:rsidRPr="007C7324">
        <w:rPr>
          <w:sz w:val="24"/>
          <w:szCs w:val="24"/>
        </w:rPr>
        <w:t>8</w:t>
      </w:r>
      <w:r w:rsidRPr="008055C9">
        <w:rPr>
          <w:sz w:val="24"/>
          <w:szCs w:val="24"/>
        </w:rPr>
        <w:t>.1</w:t>
      </w:r>
      <w:r w:rsidRPr="00CF4306">
        <w:rPr>
          <w:sz w:val="24"/>
          <w:szCs w:val="24"/>
        </w:rPr>
        <w:t>5</w:t>
      </w:r>
      <w:r>
        <w:rPr>
          <w:sz w:val="24"/>
          <w:szCs w:val="24"/>
        </w:rPr>
        <w:t>. В течение 7 (</w:t>
      </w:r>
      <w:r>
        <w:rPr>
          <w:sz w:val="24"/>
          <w:szCs w:val="24"/>
          <w:lang w:val="en-US"/>
        </w:rPr>
        <w:t>c</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C2142" w:rsidRDefault="000C2142" w:rsidP="0072372B">
      <w:pPr>
        <w:pStyle w:val="BodyText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C2142" w:rsidRPr="00D03AD8" w:rsidRDefault="000C2142" w:rsidP="0072372B">
      <w:pPr>
        <w:pStyle w:val="BodyText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C2142" w:rsidRPr="007C7324" w:rsidRDefault="000C2142" w:rsidP="0072372B">
      <w:pPr>
        <w:ind w:left="120" w:firstLine="600"/>
        <w:jc w:val="both"/>
      </w:pPr>
      <w:r w:rsidRPr="007C7324">
        <w:t>8</w:t>
      </w:r>
      <w:r w:rsidRPr="0019291F">
        <w:t>.1</w:t>
      </w:r>
      <w:r w:rsidRPr="007C7324">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с даты подписания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C2142" w:rsidRPr="007C7324" w:rsidRDefault="000C2142" w:rsidP="0072372B">
      <w:pPr>
        <w:ind w:left="120" w:firstLine="600"/>
        <w:jc w:val="both"/>
      </w:pPr>
    </w:p>
    <w:p w:rsidR="000C2142" w:rsidRPr="007C7324" w:rsidRDefault="000C2142" w:rsidP="0072372B">
      <w:pPr>
        <w:tabs>
          <w:tab w:val="left" w:pos="0"/>
        </w:tabs>
        <w:ind w:firstLine="709"/>
        <w:jc w:val="center"/>
        <w:rPr>
          <w:b/>
          <w:color w:val="000000"/>
        </w:rPr>
      </w:pPr>
      <w:r w:rsidRPr="00777D55">
        <w:rPr>
          <w:b/>
          <w:color w:val="000000"/>
        </w:rPr>
        <w:t xml:space="preserve">Статья </w:t>
      </w:r>
      <w:r w:rsidRPr="007C7324">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0C2142" w:rsidRPr="007C7324" w:rsidRDefault="000C2142" w:rsidP="0072372B">
      <w:pPr>
        <w:tabs>
          <w:tab w:val="left" w:pos="0"/>
        </w:tabs>
        <w:ind w:firstLine="709"/>
        <w:jc w:val="center"/>
        <w:rPr>
          <w:b/>
          <w:color w:val="000000"/>
        </w:rPr>
      </w:pP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9.1. В день прибытия Оборудования на Площадку АЭС:</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9.1.1. производится выгрузка Оборудования с транспортного средства в соответствии с условиями настоящего Договора,</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9.1.2. Грузополучателем подписывается товарно-транспортная накладная, транспортная накладная.</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1005"/>
        <w:gridCol w:w="9416"/>
      </w:tblGrid>
      <w:tr w:rsidR="000C2142" w:rsidRPr="00567589" w:rsidTr="005D68D1">
        <w:trPr>
          <w:trHeight w:val="457"/>
        </w:trPr>
        <w:tc>
          <w:tcPr>
            <w:tcW w:w="500" w:type="dxa"/>
          </w:tcPr>
          <w:p w:rsidR="000C2142" w:rsidRPr="00567589" w:rsidRDefault="000C2142" w:rsidP="005D68D1">
            <w:pPr>
              <w:pStyle w:val="BodyText3"/>
              <w:tabs>
                <w:tab w:val="left" w:pos="0"/>
              </w:tabs>
              <w:suppressAutoHyphens/>
              <w:ind w:firstLine="709"/>
              <w:jc w:val="both"/>
              <w:rPr>
                <w:sz w:val="24"/>
                <w:szCs w:val="24"/>
              </w:rPr>
            </w:pPr>
            <w:r w:rsidRPr="00567589">
              <w:rPr>
                <w:sz w:val="24"/>
                <w:szCs w:val="24"/>
              </w:rPr>
              <w:t>-</w:t>
            </w:r>
          </w:p>
        </w:tc>
        <w:tc>
          <w:tcPr>
            <w:tcW w:w="9531" w:type="dxa"/>
          </w:tcPr>
          <w:p w:rsidR="000C2142" w:rsidRPr="00567589" w:rsidRDefault="000C2142" w:rsidP="005D68D1">
            <w:pPr>
              <w:pStyle w:val="BodyText3"/>
              <w:tabs>
                <w:tab w:val="left" w:pos="0"/>
              </w:tabs>
              <w:suppressAutoHyphens/>
              <w:ind w:firstLine="709"/>
              <w:jc w:val="both"/>
              <w:rPr>
                <w:sz w:val="24"/>
                <w:szCs w:val="24"/>
              </w:rPr>
            </w:pPr>
            <w:r w:rsidRPr="00567589">
              <w:rPr>
                <w:sz w:val="24"/>
                <w:szCs w:val="24"/>
              </w:rPr>
              <w:t>соответствие сопроводительных документов установленным требованиям, количеству и маркировке грузовых мест;</w:t>
            </w:r>
          </w:p>
        </w:tc>
      </w:tr>
      <w:tr w:rsidR="000C2142" w:rsidRPr="00567589" w:rsidTr="005D68D1">
        <w:trPr>
          <w:trHeight w:val="362"/>
        </w:trPr>
        <w:tc>
          <w:tcPr>
            <w:tcW w:w="500" w:type="dxa"/>
          </w:tcPr>
          <w:p w:rsidR="000C2142" w:rsidRPr="00567589" w:rsidRDefault="000C2142" w:rsidP="005D68D1">
            <w:pPr>
              <w:pStyle w:val="BodyText3"/>
              <w:tabs>
                <w:tab w:val="left" w:pos="0"/>
              </w:tabs>
              <w:suppressAutoHyphens/>
              <w:ind w:firstLine="709"/>
              <w:jc w:val="both"/>
              <w:rPr>
                <w:sz w:val="24"/>
                <w:szCs w:val="24"/>
              </w:rPr>
            </w:pPr>
            <w:r w:rsidRPr="00567589">
              <w:rPr>
                <w:sz w:val="24"/>
                <w:szCs w:val="24"/>
              </w:rPr>
              <w:t>-</w:t>
            </w:r>
          </w:p>
        </w:tc>
        <w:tc>
          <w:tcPr>
            <w:tcW w:w="9531" w:type="dxa"/>
          </w:tcPr>
          <w:p w:rsidR="000C2142" w:rsidRPr="00567589" w:rsidRDefault="000C2142" w:rsidP="005D68D1">
            <w:pPr>
              <w:pStyle w:val="BodyText3"/>
              <w:tabs>
                <w:tab w:val="left" w:pos="0"/>
              </w:tabs>
              <w:suppressAutoHyphens/>
              <w:ind w:firstLine="709"/>
              <w:jc w:val="both"/>
              <w:rPr>
                <w:sz w:val="24"/>
                <w:szCs w:val="24"/>
              </w:rPr>
            </w:pPr>
            <w:r w:rsidRPr="00567589">
              <w:rPr>
                <w:sz w:val="24"/>
                <w:szCs w:val="24"/>
              </w:rPr>
              <w:t>целостность тары (упаковки), наличие технической документации, товаросопроводительной документации.</w:t>
            </w:r>
          </w:p>
        </w:tc>
      </w:tr>
    </w:tbl>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 порче груза.</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9.2.  Покупатель не позднее 10  (десяти ) рабочих дней с даты подписания товарно-транспортной накладной, транспортной накладной обязан провести входной контроль Оборудования.</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 xml:space="preserve">  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9.6. 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в 3-х дневный срок определить уполномоченных лиц со стороны Покупателя и Поставщика для урегулирования разногласий,</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в 7-дневный срок провести переговоры по урегулированию разногласий.</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9.8. 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с даты получения уведомления Поставщиком).</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0C2142" w:rsidRPr="00567589" w:rsidRDefault="000C2142" w:rsidP="0072372B">
      <w:pPr>
        <w:pStyle w:val="BodyText3"/>
        <w:tabs>
          <w:tab w:val="left" w:pos="0"/>
        </w:tabs>
        <w:suppressAutoHyphens/>
        <w:ind w:firstLine="709"/>
        <w:jc w:val="both"/>
        <w:rPr>
          <w:sz w:val="24"/>
          <w:szCs w:val="24"/>
        </w:rPr>
      </w:pPr>
      <w:r w:rsidRPr="00567589">
        <w:rPr>
          <w:sz w:val="24"/>
          <w:szCs w:val="24"/>
        </w:rPr>
        <w:t>9.11.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0C2142" w:rsidRPr="00567589" w:rsidRDefault="000C2142" w:rsidP="0072372B">
      <w:pPr>
        <w:pStyle w:val="BodyText3"/>
        <w:tabs>
          <w:tab w:val="left" w:pos="0"/>
        </w:tabs>
        <w:suppressAutoHyphens/>
        <w:ind w:firstLine="709"/>
        <w:jc w:val="both"/>
        <w:rPr>
          <w:sz w:val="24"/>
          <w:szCs w:val="24"/>
        </w:rPr>
      </w:pPr>
    </w:p>
    <w:p w:rsidR="000C2142" w:rsidRPr="007C7324" w:rsidRDefault="000C2142" w:rsidP="0072372B">
      <w:pPr>
        <w:shd w:val="clear" w:color="auto" w:fill="FFFFFF"/>
        <w:tabs>
          <w:tab w:val="left" w:pos="0"/>
        </w:tabs>
        <w:ind w:left="3360" w:firstLine="709"/>
        <w:jc w:val="both"/>
        <w:rPr>
          <w:b/>
          <w:bCs/>
          <w:spacing w:val="-1"/>
        </w:rPr>
      </w:pPr>
      <w:r w:rsidRPr="0077391C">
        <w:rPr>
          <w:b/>
          <w:bCs/>
          <w:spacing w:val="-1"/>
        </w:rPr>
        <w:t>Статья 1</w:t>
      </w:r>
      <w:r w:rsidRPr="007C7324">
        <w:rPr>
          <w:b/>
          <w:bCs/>
          <w:spacing w:val="-1"/>
        </w:rPr>
        <w:t>0</w:t>
      </w:r>
      <w:r w:rsidRPr="0077391C">
        <w:rPr>
          <w:b/>
          <w:bCs/>
          <w:spacing w:val="-1"/>
        </w:rPr>
        <w:t>. Гарантийный срок</w:t>
      </w:r>
    </w:p>
    <w:p w:rsidR="000C2142" w:rsidRPr="007C7324" w:rsidRDefault="000C2142" w:rsidP="0072372B">
      <w:pPr>
        <w:shd w:val="clear" w:color="auto" w:fill="FFFFFF"/>
        <w:tabs>
          <w:tab w:val="left" w:pos="0"/>
        </w:tabs>
        <w:ind w:left="3360" w:firstLine="709"/>
        <w:jc w:val="both"/>
        <w:rPr>
          <w:b/>
          <w:bCs/>
          <w:spacing w:val="-1"/>
        </w:rPr>
      </w:pPr>
    </w:p>
    <w:p w:rsidR="000C2142" w:rsidRPr="0077391C" w:rsidRDefault="000C2142" w:rsidP="0072372B">
      <w:pPr>
        <w:shd w:val="clear" w:color="auto" w:fill="FFFFFF"/>
        <w:tabs>
          <w:tab w:val="left" w:pos="0"/>
          <w:tab w:val="left" w:pos="1238"/>
        </w:tabs>
        <w:ind w:left="43" w:right="14" w:firstLine="709"/>
        <w:jc w:val="both"/>
      </w:pPr>
      <w:r>
        <w:t>1</w:t>
      </w:r>
      <w:r w:rsidRPr="007C7324">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0C2142" w:rsidRPr="0077391C" w:rsidRDefault="000C2142" w:rsidP="0072372B">
      <w:pPr>
        <w:shd w:val="clear" w:color="auto" w:fill="FFFFFF"/>
        <w:tabs>
          <w:tab w:val="left" w:pos="0"/>
          <w:tab w:val="left" w:pos="1166"/>
        </w:tabs>
        <w:ind w:left="48" w:right="5" w:firstLine="709"/>
        <w:jc w:val="both"/>
      </w:pPr>
      <w:r w:rsidRPr="0077391C">
        <w:rPr>
          <w:spacing w:val="-9"/>
        </w:rPr>
        <w:t>1</w:t>
      </w:r>
      <w:r w:rsidRPr="007C7324">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0C2142" w:rsidRPr="0077391C" w:rsidRDefault="000C2142" w:rsidP="0072372B">
      <w:pPr>
        <w:shd w:val="clear" w:color="auto" w:fill="FFFFFF"/>
        <w:tabs>
          <w:tab w:val="left" w:pos="0"/>
        </w:tabs>
        <w:ind w:left="53" w:right="5" w:firstLine="709"/>
        <w:jc w:val="both"/>
      </w:pPr>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
    <w:p w:rsidR="000C2142" w:rsidRPr="0077391C" w:rsidRDefault="000C2142" w:rsidP="0072372B">
      <w:pPr>
        <w:shd w:val="clear" w:color="auto" w:fill="FFFFFF"/>
        <w:tabs>
          <w:tab w:val="left" w:pos="0"/>
          <w:tab w:val="left" w:pos="1166"/>
        </w:tabs>
        <w:ind w:left="48" w:firstLine="709"/>
        <w:jc w:val="both"/>
      </w:pPr>
      <w:r w:rsidRPr="0077391C">
        <w:rPr>
          <w:spacing w:val="-9"/>
        </w:rPr>
        <w:t>1</w:t>
      </w:r>
      <w:r w:rsidRPr="007C7324">
        <w:rPr>
          <w:spacing w:val="-9"/>
        </w:rPr>
        <w:t>0</w:t>
      </w:r>
      <w:r w:rsidRPr="0077391C">
        <w:rPr>
          <w:spacing w:val="-9"/>
        </w:rPr>
        <w:t>.3</w:t>
      </w:r>
      <w:r>
        <w:rPr>
          <w:spacing w:val="-9"/>
        </w:rPr>
        <w:t>.  </w:t>
      </w:r>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77391C">
        <w:t>предусмотренные настоящим Договором.</w:t>
      </w:r>
    </w:p>
    <w:p w:rsidR="000C2142" w:rsidRPr="0077391C" w:rsidRDefault="000C2142" w:rsidP="0072372B">
      <w:pPr>
        <w:shd w:val="clear" w:color="auto" w:fill="FFFFFF"/>
        <w:tabs>
          <w:tab w:val="left" w:pos="0"/>
          <w:tab w:val="left" w:pos="1248"/>
        </w:tabs>
        <w:ind w:left="10" w:right="43" w:firstLine="709"/>
        <w:jc w:val="both"/>
      </w:pPr>
      <w:r w:rsidRPr="0077391C">
        <w:rPr>
          <w:spacing w:val="-10"/>
        </w:rPr>
        <w:t>1</w:t>
      </w:r>
      <w:r w:rsidRPr="007C7324">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0C2142" w:rsidRPr="00086A7F" w:rsidRDefault="000C2142" w:rsidP="0072372B">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0C2142" w:rsidRPr="00530B02" w:rsidRDefault="000C2142" w:rsidP="0072372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0C2142" w:rsidRPr="007C7324" w:rsidRDefault="000C2142" w:rsidP="0072372B">
      <w:pPr>
        <w:shd w:val="clear" w:color="auto" w:fill="FFFFFF"/>
        <w:tabs>
          <w:tab w:val="left" w:pos="0"/>
          <w:tab w:val="left" w:pos="1128"/>
        </w:tabs>
        <w:ind w:left="14" w:right="38" w:firstLine="709"/>
        <w:jc w:val="both"/>
        <w:rPr>
          <w:b/>
          <w:bCs/>
          <w:spacing w:val="-1"/>
        </w:rPr>
      </w:pPr>
    </w:p>
    <w:p w:rsidR="000C2142" w:rsidRPr="007C7324" w:rsidRDefault="000C2142" w:rsidP="0072372B">
      <w:pPr>
        <w:shd w:val="clear" w:color="auto" w:fill="FFFFFF"/>
        <w:tabs>
          <w:tab w:val="left" w:pos="0"/>
          <w:tab w:val="left" w:pos="1128"/>
        </w:tabs>
        <w:ind w:left="14" w:right="38" w:firstLine="709"/>
        <w:jc w:val="center"/>
        <w:rPr>
          <w:b/>
          <w:bCs/>
          <w:spacing w:val="-1"/>
        </w:rPr>
      </w:pPr>
      <w:r w:rsidRPr="0077391C">
        <w:rPr>
          <w:b/>
          <w:bCs/>
          <w:spacing w:val="-1"/>
        </w:rPr>
        <w:t>Статья 1</w:t>
      </w:r>
      <w:r w:rsidRPr="007C7324">
        <w:rPr>
          <w:b/>
          <w:bCs/>
          <w:spacing w:val="-1"/>
        </w:rPr>
        <w:t>1</w:t>
      </w:r>
      <w:r w:rsidRPr="0077391C">
        <w:rPr>
          <w:b/>
          <w:bCs/>
          <w:spacing w:val="-1"/>
        </w:rPr>
        <w:t>. Ответственность Сторон</w:t>
      </w:r>
    </w:p>
    <w:p w:rsidR="000C2142" w:rsidRDefault="000C2142" w:rsidP="0072372B">
      <w:pPr>
        <w:pStyle w:val="BodyText"/>
        <w:keepLines/>
        <w:tabs>
          <w:tab w:val="left" w:pos="0"/>
        </w:tabs>
        <w:spacing w:after="0"/>
        <w:ind w:firstLine="720"/>
        <w:jc w:val="both"/>
      </w:pPr>
      <w:r>
        <w:t>1</w:t>
      </w:r>
      <w:r w:rsidRPr="007C7324">
        <w:t>1</w:t>
      </w:r>
      <w:r w:rsidRPr="00AD6704">
        <w:t>.</w:t>
      </w:r>
      <w:r w:rsidRPr="004830A1">
        <w:t>1.</w:t>
      </w:r>
      <w:r>
        <w:t xml:space="preserve"> 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 или товаросопроводительная документация за каждый день просрочки.</w:t>
      </w:r>
    </w:p>
    <w:p w:rsidR="000C2142" w:rsidRDefault="000C2142" w:rsidP="0072372B">
      <w:pPr>
        <w:pStyle w:val="BodyText"/>
        <w:keepLines/>
        <w:tabs>
          <w:tab w:val="left" w:pos="0"/>
        </w:tabs>
        <w:spacing w:after="0"/>
        <w:ind w:firstLine="720"/>
        <w:jc w:val="both"/>
      </w:pPr>
      <w:r>
        <w:t>1</w:t>
      </w:r>
      <w:r w:rsidRPr="007C7324">
        <w:t>1.</w:t>
      </w:r>
      <w:r w:rsidRPr="004830A1">
        <w:t>2.</w:t>
      </w:r>
      <w:r>
        <w:t xml:space="preserve"> Уплата неустойки не освобождает Стороны от полного выполнения обязательств по Договору. </w:t>
      </w:r>
    </w:p>
    <w:p w:rsidR="000C2142" w:rsidRDefault="000C2142" w:rsidP="0072372B">
      <w:pPr>
        <w:pStyle w:val="BodyText"/>
        <w:keepLines/>
        <w:tabs>
          <w:tab w:val="left" w:pos="0"/>
        </w:tabs>
        <w:spacing w:after="0"/>
        <w:ind w:firstLine="720"/>
        <w:jc w:val="both"/>
      </w:pPr>
      <w:r>
        <w:t>1</w:t>
      </w:r>
      <w:r w:rsidRPr="007C7324">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0C2142" w:rsidRPr="0000256C" w:rsidRDefault="000C2142" w:rsidP="0072372B">
      <w:pPr>
        <w:pStyle w:val="BodyText"/>
        <w:keepLines/>
        <w:tabs>
          <w:tab w:val="left" w:pos="0"/>
          <w:tab w:val="left" w:pos="1276"/>
        </w:tabs>
        <w:spacing w:after="0"/>
        <w:ind w:firstLine="709"/>
        <w:jc w:val="both"/>
      </w:pPr>
      <w:r>
        <w:t>1</w:t>
      </w:r>
      <w:r w:rsidRPr="007C7324">
        <w:t>1</w:t>
      </w:r>
      <w:r>
        <w:t xml:space="preserve">.4.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C2142" w:rsidRDefault="000C2142" w:rsidP="0072372B">
      <w:pPr>
        <w:pStyle w:val="BodyText"/>
        <w:keepLines/>
        <w:tabs>
          <w:tab w:val="left" w:pos="0"/>
        </w:tabs>
        <w:spacing w:after="0"/>
        <w:ind w:firstLine="709"/>
        <w:jc w:val="both"/>
      </w:pPr>
      <w:r>
        <w:t>1</w:t>
      </w:r>
      <w:r w:rsidRPr="007C7324">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C2142" w:rsidRDefault="000C2142" w:rsidP="0072372B">
      <w:pPr>
        <w:pStyle w:val="BodyText"/>
        <w:keepLines/>
        <w:tabs>
          <w:tab w:val="left" w:pos="0"/>
        </w:tabs>
        <w:ind w:firstLine="709"/>
        <w:jc w:val="both"/>
      </w:pPr>
      <w:r>
        <w:rPr>
          <w:color w:val="000000"/>
        </w:rPr>
        <w:t>1</w:t>
      </w:r>
      <w:r w:rsidRPr="007C7324">
        <w:rPr>
          <w:color w:val="000000"/>
        </w:rPr>
        <w:t>1</w:t>
      </w:r>
      <w:r>
        <w:rPr>
          <w:color w:val="000000"/>
        </w:rPr>
        <w:t>.</w:t>
      </w:r>
      <w:r w:rsidRPr="007C7324">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7C7324">
        <w:rPr>
          <w:color w:val="000000"/>
        </w:rPr>
        <w:t>1</w:t>
      </w:r>
      <w:r>
        <w:rPr>
          <w:color w:val="000000"/>
        </w:rPr>
        <w:t>.9. Договора.</w:t>
      </w:r>
    </w:p>
    <w:p w:rsidR="000C2142" w:rsidRDefault="000C2142" w:rsidP="0072372B">
      <w:pPr>
        <w:pStyle w:val="BodyText"/>
        <w:keepLines/>
        <w:tabs>
          <w:tab w:val="left" w:pos="0"/>
        </w:tabs>
        <w:spacing w:after="0"/>
        <w:ind w:firstLine="709"/>
        <w:jc w:val="both"/>
      </w:pPr>
      <w:r>
        <w:t>1</w:t>
      </w:r>
      <w:r w:rsidRPr="007C7324">
        <w:t>1</w:t>
      </w:r>
      <w:r>
        <w:t>.</w:t>
      </w:r>
      <w:r w:rsidRPr="007C7324">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C2142" w:rsidRPr="0022248B" w:rsidRDefault="000C2142" w:rsidP="0072372B">
      <w:pPr>
        <w:tabs>
          <w:tab w:val="left" w:pos="0"/>
        </w:tabs>
        <w:ind w:firstLine="720"/>
        <w:jc w:val="both"/>
      </w:pPr>
      <w:r>
        <w:t>1</w:t>
      </w:r>
      <w:r w:rsidRPr="007C7324">
        <w:t>1</w:t>
      </w:r>
      <w:r>
        <w:t xml:space="preserve">.8. </w:t>
      </w:r>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0C2142" w:rsidRPr="0022248B" w:rsidRDefault="000C2142" w:rsidP="0072372B">
      <w:pPr>
        <w:pStyle w:val="BodyTextIndent21"/>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0C2142" w:rsidRPr="0022248B" w:rsidRDefault="000C2142" w:rsidP="0072372B">
      <w:pPr>
        <w:pStyle w:val="BodyTextIndent21"/>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0C2142" w:rsidRDefault="000C2142" w:rsidP="0072372B">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0C2142" w:rsidRPr="000E7230" w:rsidRDefault="000C2142" w:rsidP="0072372B">
      <w:pPr>
        <w:tabs>
          <w:tab w:val="left" w:pos="0"/>
        </w:tabs>
        <w:spacing w:line="240" w:lineRule="atLeast"/>
        <w:ind w:firstLine="709"/>
        <w:jc w:val="both"/>
      </w:pPr>
      <w:r>
        <w:t>1</w:t>
      </w:r>
      <w:r w:rsidRPr="007C7324">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0C2142" w:rsidRDefault="000C2142" w:rsidP="0072372B">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непредставленный документ.</w:t>
      </w:r>
    </w:p>
    <w:p w:rsidR="000C2142" w:rsidRDefault="000C2142" w:rsidP="0072372B">
      <w:pPr>
        <w:autoSpaceDE w:val="0"/>
        <w:autoSpaceDN w:val="0"/>
        <w:adjustRightInd w:val="0"/>
        <w:ind w:firstLine="720"/>
        <w:jc w:val="both"/>
      </w:pPr>
      <w:r>
        <w:t>1</w:t>
      </w:r>
      <w:r w:rsidRPr="007C7324">
        <w:t>1</w:t>
      </w:r>
      <w:r>
        <w:t>.1</w:t>
      </w:r>
      <w:r w:rsidRPr="007C7324">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0C2142" w:rsidRPr="004D62C1" w:rsidRDefault="000C2142" w:rsidP="0072372B">
      <w:pPr>
        <w:tabs>
          <w:tab w:val="left" w:pos="0"/>
        </w:tabs>
        <w:spacing w:line="240" w:lineRule="atLeast"/>
        <w:ind w:firstLine="709"/>
        <w:jc w:val="both"/>
      </w:pPr>
      <w:r>
        <w:t xml:space="preserve">11.12. </w:t>
      </w:r>
      <w:r w:rsidRPr="00CD3800">
        <w:t xml:space="preserve">В случае незанесения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0C2142" w:rsidRPr="004D62C1" w:rsidRDefault="000C2142" w:rsidP="0072372B">
      <w:pPr>
        <w:tabs>
          <w:tab w:val="left" w:pos="0"/>
        </w:tabs>
        <w:spacing w:line="240" w:lineRule="atLeast"/>
        <w:ind w:firstLine="709"/>
        <w:jc w:val="both"/>
        <w:rPr>
          <w:i/>
        </w:rPr>
      </w:pPr>
      <w:r w:rsidRPr="004D62C1">
        <w:t>11.1</w:t>
      </w:r>
      <w:r>
        <w:t>3</w:t>
      </w:r>
      <w:r w:rsidRPr="004D62C1">
        <w:t>.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4D62C1">
        <w:rPr>
          <w:i/>
        </w:rPr>
        <w:t>.</w:t>
      </w:r>
    </w:p>
    <w:p w:rsidR="000C2142" w:rsidRPr="008A48C5" w:rsidRDefault="000C2142" w:rsidP="0072372B">
      <w:pPr>
        <w:tabs>
          <w:tab w:val="left" w:pos="0"/>
        </w:tabs>
        <w:ind w:firstLine="709"/>
        <w:jc w:val="both"/>
        <w:rPr>
          <w:i/>
        </w:rPr>
      </w:pPr>
      <w:r w:rsidRPr="004D62C1">
        <w:t>11.1</w:t>
      </w:r>
      <w:r>
        <w:t>4</w:t>
      </w:r>
      <w:r w:rsidRPr="004D62C1">
        <w:t xml:space="preserve">.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0C2142" w:rsidRDefault="000C2142" w:rsidP="0072372B">
      <w:pPr>
        <w:tabs>
          <w:tab w:val="left" w:pos="0"/>
        </w:tabs>
        <w:ind w:firstLine="709"/>
        <w:jc w:val="both"/>
      </w:pPr>
      <w:r w:rsidRPr="008A48C5">
        <w:t>11.1</w:t>
      </w:r>
      <w:r>
        <w:t>5</w:t>
      </w:r>
      <w:r w:rsidRPr="008A48C5">
        <w:t>.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0C2142" w:rsidRPr="008A48C5" w:rsidRDefault="000C2142" w:rsidP="0072372B">
      <w:pPr>
        <w:tabs>
          <w:tab w:val="left" w:pos="0"/>
        </w:tabs>
        <w:ind w:firstLine="709"/>
        <w:jc w:val="both"/>
      </w:pPr>
      <w:r>
        <w:t xml:space="preserve">11.16.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C2142" w:rsidRPr="00417586" w:rsidRDefault="000C2142" w:rsidP="0072372B">
      <w:pPr>
        <w:tabs>
          <w:tab w:val="left" w:pos="0"/>
        </w:tabs>
        <w:spacing w:line="240" w:lineRule="atLeast"/>
        <w:ind w:firstLine="709"/>
        <w:jc w:val="both"/>
      </w:pPr>
    </w:p>
    <w:p w:rsidR="000C2142" w:rsidRPr="007C7324" w:rsidRDefault="000C2142" w:rsidP="0072372B">
      <w:pPr>
        <w:shd w:val="clear" w:color="auto" w:fill="FFFFFF"/>
        <w:tabs>
          <w:tab w:val="left" w:pos="0"/>
        </w:tabs>
        <w:ind w:firstLine="709"/>
        <w:jc w:val="center"/>
        <w:rPr>
          <w:b/>
          <w:bCs/>
          <w:spacing w:val="-1"/>
        </w:rPr>
      </w:pPr>
      <w:r w:rsidRPr="00B5337B">
        <w:rPr>
          <w:b/>
          <w:bCs/>
          <w:spacing w:val="-1"/>
        </w:rPr>
        <w:t>Статья 1</w:t>
      </w:r>
      <w:r w:rsidRPr="007C7324">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0C2142" w:rsidRPr="007C7324" w:rsidRDefault="000C2142" w:rsidP="0072372B">
      <w:pPr>
        <w:shd w:val="clear" w:color="auto" w:fill="FFFFFF"/>
        <w:tabs>
          <w:tab w:val="left" w:pos="0"/>
        </w:tabs>
        <w:ind w:firstLine="709"/>
        <w:jc w:val="center"/>
        <w:rPr>
          <w:b/>
          <w:bCs/>
          <w:spacing w:val="-1"/>
        </w:rPr>
      </w:pPr>
    </w:p>
    <w:p w:rsidR="000C2142" w:rsidRDefault="000C2142" w:rsidP="0072372B">
      <w:pPr>
        <w:pStyle w:val="BodyTextIndent21"/>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0C2142" w:rsidRDefault="000C2142" w:rsidP="0072372B">
      <w:pPr>
        <w:pStyle w:val="BodyTextIndent21"/>
        <w:suppressLineNumbers/>
        <w:tabs>
          <w:tab w:val="left" w:pos="0"/>
        </w:tabs>
        <w:suppressAutoHyphens/>
        <w:spacing w:before="0" w:after="0"/>
        <w:ind w:left="0" w:firstLine="709"/>
        <w:rPr>
          <w:szCs w:val="24"/>
        </w:rPr>
      </w:pPr>
      <w:r>
        <w:rPr>
          <w:szCs w:val="24"/>
        </w:rPr>
        <w:t>1</w:t>
      </w:r>
      <w:r w:rsidRPr="007C7324">
        <w:rPr>
          <w:szCs w:val="24"/>
        </w:rPr>
        <w:t>2</w:t>
      </w:r>
      <w:r>
        <w:rPr>
          <w:szCs w:val="24"/>
        </w:rPr>
        <w:t>.2.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0C2142" w:rsidRDefault="000C2142" w:rsidP="0072372B">
      <w:pPr>
        <w:pStyle w:val="BodyTextIndent3"/>
        <w:tabs>
          <w:tab w:val="left" w:pos="0"/>
          <w:tab w:val="left" w:pos="1080"/>
          <w:tab w:val="left" w:pos="1620"/>
        </w:tabs>
        <w:spacing w:after="0"/>
        <w:ind w:left="0" w:firstLine="709"/>
        <w:jc w:val="both"/>
        <w:rPr>
          <w:sz w:val="24"/>
          <w:szCs w:val="24"/>
        </w:rPr>
      </w:pPr>
      <w:r>
        <w:rPr>
          <w:sz w:val="24"/>
          <w:szCs w:val="24"/>
        </w:rPr>
        <w:t>1</w:t>
      </w:r>
      <w:r w:rsidRPr="007C7324">
        <w:rPr>
          <w:sz w:val="24"/>
          <w:szCs w:val="24"/>
        </w:rPr>
        <w:t>2</w:t>
      </w:r>
      <w:r>
        <w:rPr>
          <w:sz w:val="24"/>
          <w:szCs w:val="24"/>
        </w:rPr>
        <w:t>.3.  </w:t>
      </w:r>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0C2142" w:rsidRDefault="000C2142" w:rsidP="0072372B">
      <w:pPr>
        <w:pStyle w:val="BodyTextIndent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C2142" w:rsidRPr="0077391C" w:rsidRDefault="000C2142" w:rsidP="0072372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ОАО «Концерн Росэ</w:t>
      </w:r>
      <w:r w:rsidRPr="00B5337B">
        <w:t>нергоатом»</w:t>
      </w:r>
      <w:r>
        <w:t xml:space="preserve"> и </w:t>
      </w:r>
      <w:r w:rsidRPr="004424E5">
        <w:t xml:space="preserve">ОАО «Атомэнергопром». </w:t>
      </w:r>
      <w:r w:rsidRPr="00B5337B">
        <w:t>Такое разглашение не является  нарушением условий конфиденциальности</w:t>
      </w:r>
      <w:r>
        <w:t>.</w:t>
      </w:r>
    </w:p>
    <w:p w:rsidR="000C2142" w:rsidRDefault="000C2142" w:rsidP="0072372B">
      <w:pPr>
        <w:shd w:val="clear" w:color="auto" w:fill="FFFFFF"/>
        <w:tabs>
          <w:tab w:val="left" w:pos="0"/>
          <w:tab w:val="left" w:pos="1099"/>
        </w:tabs>
        <w:ind w:right="19" w:firstLine="709"/>
        <w:jc w:val="both"/>
      </w:pPr>
      <w:r>
        <w:t>1</w:t>
      </w:r>
      <w:r w:rsidRPr="007C7324">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0C2142" w:rsidRPr="0077391C" w:rsidRDefault="000C2142" w:rsidP="0072372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C2142" w:rsidRPr="0077391C" w:rsidRDefault="000C2142" w:rsidP="0072372B">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7C7324">
        <w:t>2</w:t>
      </w:r>
      <w:r>
        <w:t xml:space="preserve">.5. </w:t>
      </w:r>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
    <w:p w:rsidR="000C2142" w:rsidRPr="0077391C" w:rsidRDefault="000C2142" w:rsidP="0072372B">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7C7324">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0C2142" w:rsidRPr="0077391C" w:rsidRDefault="000C2142" w:rsidP="0072372B">
      <w:pPr>
        <w:shd w:val="clear" w:color="auto" w:fill="FFFFFF"/>
        <w:tabs>
          <w:tab w:val="left" w:pos="0"/>
          <w:tab w:val="left" w:pos="1258"/>
        </w:tabs>
        <w:ind w:left="14" w:right="14" w:firstLine="709"/>
        <w:jc w:val="both"/>
      </w:pPr>
      <w:r>
        <w:rPr>
          <w:spacing w:val="-10"/>
        </w:rPr>
        <w:t>1</w:t>
      </w:r>
      <w:r w:rsidRPr="007C7324">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0C2142" w:rsidRDefault="000C2142" w:rsidP="0072372B">
      <w:pPr>
        <w:shd w:val="clear" w:color="auto" w:fill="FFFFFF"/>
        <w:tabs>
          <w:tab w:val="left" w:pos="0"/>
          <w:tab w:val="left" w:pos="1190"/>
        </w:tabs>
        <w:ind w:left="14" w:right="10" w:firstLine="709"/>
        <w:jc w:val="both"/>
      </w:pPr>
      <w:r>
        <w:rPr>
          <w:spacing w:val="-10"/>
        </w:rPr>
        <w:t>1</w:t>
      </w:r>
      <w:r w:rsidRPr="007C7324">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0C2142" w:rsidRDefault="000C2142" w:rsidP="0072372B">
      <w:pPr>
        <w:shd w:val="clear" w:color="auto" w:fill="FFFFFF"/>
        <w:tabs>
          <w:tab w:val="left" w:pos="0"/>
        </w:tabs>
        <w:ind w:left="2611" w:firstLine="709"/>
        <w:jc w:val="both"/>
        <w:rPr>
          <w:b/>
          <w:bCs/>
          <w:spacing w:val="-1"/>
        </w:rPr>
      </w:pPr>
    </w:p>
    <w:p w:rsidR="000C2142" w:rsidRPr="007C7324" w:rsidRDefault="000C2142" w:rsidP="0072372B">
      <w:pPr>
        <w:shd w:val="clear" w:color="auto" w:fill="FFFFFF"/>
        <w:tabs>
          <w:tab w:val="left" w:pos="0"/>
        </w:tabs>
        <w:ind w:left="2611" w:firstLine="709"/>
        <w:jc w:val="both"/>
        <w:rPr>
          <w:b/>
          <w:bCs/>
          <w:spacing w:val="-1"/>
        </w:rPr>
      </w:pPr>
      <w:r w:rsidRPr="0077391C">
        <w:rPr>
          <w:b/>
          <w:bCs/>
          <w:spacing w:val="-1"/>
        </w:rPr>
        <w:t>Статья 1</w:t>
      </w:r>
      <w:r w:rsidRPr="007C7324">
        <w:rPr>
          <w:b/>
          <w:bCs/>
          <w:spacing w:val="-1"/>
        </w:rPr>
        <w:t>3</w:t>
      </w:r>
      <w:r w:rsidRPr="0077391C">
        <w:rPr>
          <w:b/>
          <w:bCs/>
          <w:spacing w:val="-1"/>
        </w:rPr>
        <w:t>. Форс-мажорные обстоятельства</w:t>
      </w:r>
    </w:p>
    <w:p w:rsidR="000C2142" w:rsidRPr="007C7324" w:rsidRDefault="000C2142" w:rsidP="0072372B">
      <w:pPr>
        <w:shd w:val="clear" w:color="auto" w:fill="FFFFFF"/>
        <w:tabs>
          <w:tab w:val="left" w:pos="0"/>
        </w:tabs>
        <w:ind w:left="2611" w:firstLine="709"/>
        <w:jc w:val="both"/>
        <w:rPr>
          <w:b/>
          <w:bCs/>
          <w:spacing w:val="-1"/>
        </w:rPr>
      </w:pPr>
    </w:p>
    <w:p w:rsidR="000C2142" w:rsidRPr="0077391C" w:rsidRDefault="000C2142" w:rsidP="0072372B">
      <w:pPr>
        <w:widowControl w:val="0"/>
        <w:shd w:val="clear" w:color="auto" w:fill="FFFFFF"/>
        <w:tabs>
          <w:tab w:val="left" w:pos="0"/>
          <w:tab w:val="left" w:pos="1134"/>
        </w:tabs>
        <w:autoSpaceDE w:val="0"/>
        <w:autoSpaceDN w:val="0"/>
        <w:adjustRightInd w:val="0"/>
        <w:ind w:right="10" w:firstLine="720"/>
        <w:jc w:val="both"/>
        <w:rPr>
          <w:spacing w:val="-10"/>
        </w:rPr>
      </w:pPr>
      <w:r>
        <w:t>1</w:t>
      </w:r>
      <w:r w:rsidRPr="007C7324">
        <w:t>3</w:t>
      </w:r>
      <w:r>
        <w:t xml:space="preserve">.1.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0C2142" w:rsidRPr="0077391C" w:rsidRDefault="000C2142" w:rsidP="0072372B">
      <w:pPr>
        <w:widowControl w:val="0"/>
        <w:shd w:val="clear" w:color="auto" w:fill="FFFFFF"/>
        <w:tabs>
          <w:tab w:val="left" w:pos="0"/>
          <w:tab w:val="left" w:pos="1134"/>
        </w:tabs>
        <w:autoSpaceDE w:val="0"/>
        <w:autoSpaceDN w:val="0"/>
        <w:adjustRightInd w:val="0"/>
        <w:ind w:right="5" w:firstLine="720"/>
        <w:jc w:val="both"/>
        <w:rPr>
          <w:spacing w:val="-10"/>
        </w:rPr>
      </w:pPr>
      <w:r>
        <w:t>1</w:t>
      </w:r>
      <w:r w:rsidRPr="007C7324">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0C2142" w:rsidRPr="0077391C" w:rsidRDefault="000C2142" w:rsidP="0072372B">
      <w:pPr>
        <w:widowControl w:val="0"/>
        <w:shd w:val="clear" w:color="auto" w:fill="FFFFFF"/>
        <w:tabs>
          <w:tab w:val="left" w:pos="0"/>
          <w:tab w:val="left" w:pos="1134"/>
        </w:tabs>
        <w:autoSpaceDE w:val="0"/>
        <w:autoSpaceDN w:val="0"/>
        <w:adjustRightInd w:val="0"/>
        <w:ind w:firstLine="728"/>
        <w:jc w:val="both"/>
        <w:rPr>
          <w:spacing w:val="-10"/>
        </w:rPr>
      </w:pPr>
      <w:r>
        <w:t>1</w:t>
      </w:r>
      <w:r w:rsidRPr="007C7324">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C2142" w:rsidRPr="0070162B" w:rsidRDefault="000C2142" w:rsidP="0072372B">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7C7324">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C2142" w:rsidRPr="007C7324" w:rsidRDefault="000C2142" w:rsidP="0072372B">
      <w:pPr>
        <w:shd w:val="clear" w:color="auto" w:fill="FFFFFF"/>
        <w:tabs>
          <w:tab w:val="left" w:pos="0"/>
        </w:tabs>
        <w:ind w:left="3490" w:firstLine="709"/>
        <w:jc w:val="both"/>
        <w:rPr>
          <w:b/>
          <w:bCs/>
          <w:spacing w:val="-1"/>
        </w:rPr>
      </w:pPr>
      <w:r w:rsidRPr="0077391C">
        <w:rPr>
          <w:b/>
          <w:bCs/>
          <w:spacing w:val="-1"/>
        </w:rPr>
        <w:t>1</w:t>
      </w:r>
      <w:r w:rsidRPr="007C7324">
        <w:rPr>
          <w:b/>
          <w:bCs/>
          <w:spacing w:val="-1"/>
        </w:rPr>
        <w:t>4</w:t>
      </w:r>
      <w:r w:rsidRPr="0077391C">
        <w:rPr>
          <w:b/>
          <w:bCs/>
          <w:spacing w:val="-1"/>
        </w:rPr>
        <w:t>. Урегулирование споров</w:t>
      </w:r>
    </w:p>
    <w:p w:rsidR="000C2142" w:rsidRPr="007C7324" w:rsidRDefault="000C2142" w:rsidP="0072372B">
      <w:pPr>
        <w:shd w:val="clear" w:color="auto" w:fill="FFFFFF"/>
        <w:tabs>
          <w:tab w:val="left" w:pos="0"/>
        </w:tabs>
        <w:ind w:left="3490" w:firstLine="709"/>
        <w:jc w:val="both"/>
        <w:rPr>
          <w:b/>
          <w:bCs/>
          <w:spacing w:val="-1"/>
        </w:rPr>
      </w:pPr>
    </w:p>
    <w:p w:rsidR="000C2142" w:rsidRPr="0077391C" w:rsidRDefault="000C2142" w:rsidP="0072372B">
      <w:pPr>
        <w:shd w:val="clear" w:color="auto" w:fill="FFFFFF"/>
        <w:tabs>
          <w:tab w:val="left" w:pos="0"/>
        </w:tabs>
        <w:ind w:left="14" w:right="48" w:firstLine="709"/>
        <w:jc w:val="both"/>
      </w:pPr>
      <w:r w:rsidRPr="0077391C">
        <w:rPr>
          <w:spacing w:val="-1"/>
        </w:rPr>
        <w:t>1</w:t>
      </w:r>
      <w:r w:rsidRPr="007C7324">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0C2142" w:rsidRPr="0077391C" w:rsidRDefault="000C2142" w:rsidP="0072372B">
      <w:pPr>
        <w:shd w:val="clear" w:color="auto" w:fill="FFFFFF"/>
        <w:tabs>
          <w:tab w:val="left" w:pos="0"/>
        </w:tabs>
        <w:ind w:left="10" w:right="48" w:firstLine="709"/>
        <w:jc w:val="both"/>
      </w:pPr>
      <w:r w:rsidRPr="0077391C">
        <w:t>1</w:t>
      </w:r>
      <w:r w:rsidRPr="007C7324">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C2142" w:rsidRDefault="000C2142" w:rsidP="0072372B">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C2142" w:rsidRDefault="000C2142" w:rsidP="0072372B">
      <w:pPr>
        <w:shd w:val="clear" w:color="auto" w:fill="FFFFFF"/>
        <w:tabs>
          <w:tab w:val="left" w:pos="0"/>
        </w:tabs>
        <w:ind w:left="14" w:right="34" w:firstLine="709"/>
        <w:jc w:val="both"/>
        <w:rPr>
          <w:u w:val="single"/>
        </w:rPr>
      </w:pPr>
      <w:r>
        <w:rPr>
          <w:u w:val="single"/>
        </w:rPr>
        <w:t>1 вариант</w:t>
      </w:r>
    </w:p>
    <w:p w:rsidR="000C2142" w:rsidRDefault="000C2142" w:rsidP="0072372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0C2142" w:rsidRDefault="000C2142" w:rsidP="0072372B">
      <w:pPr>
        <w:shd w:val="clear" w:color="auto" w:fill="FFFFFF"/>
        <w:tabs>
          <w:tab w:val="left" w:pos="0"/>
        </w:tabs>
        <w:ind w:left="14" w:right="34" w:firstLine="709"/>
        <w:jc w:val="both"/>
        <w:rPr>
          <w:u w:val="single"/>
        </w:rPr>
      </w:pPr>
      <w:r>
        <w:rPr>
          <w:u w:val="single"/>
        </w:rPr>
        <w:t>2 вариант</w:t>
      </w:r>
    </w:p>
    <w:p w:rsidR="000C2142" w:rsidRDefault="000C2142" w:rsidP="0072372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0C2142" w:rsidRPr="00E17699" w:rsidRDefault="000C2142" w:rsidP="0072372B">
      <w:pPr>
        <w:shd w:val="clear" w:color="auto" w:fill="FFFFFF"/>
        <w:tabs>
          <w:tab w:val="left" w:pos="0"/>
        </w:tabs>
        <w:ind w:left="14" w:right="34" w:firstLine="709"/>
        <w:jc w:val="both"/>
      </w:pPr>
    </w:p>
    <w:p w:rsidR="000C2142" w:rsidRPr="007C7324" w:rsidRDefault="000C2142" w:rsidP="0072372B">
      <w:pPr>
        <w:shd w:val="clear" w:color="auto" w:fill="FFFFFF"/>
        <w:tabs>
          <w:tab w:val="left" w:pos="0"/>
        </w:tabs>
        <w:ind w:left="3566" w:firstLine="709"/>
        <w:jc w:val="both"/>
        <w:rPr>
          <w:b/>
          <w:bCs/>
          <w:spacing w:val="-1"/>
        </w:rPr>
      </w:pPr>
      <w:r w:rsidRPr="0077391C">
        <w:rPr>
          <w:b/>
          <w:bCs/>
          <w:spacing w:val="-1"/>
        </w:rPr>
        <w:t>1</w:t>
      </w:r>
      <w:r w:rsidRPr="007C7324">
        <w:rPr>
          <w:b/>
          <w:bCs/>
          <w:spacing w:val="-1"/>
        </w:rPr>
        <w:t>5</w:t>
      </w:r>
      <w:r w:rsidRPr="0077391C">
        <w:rPr>
          <w:b/>
          <w:bCs/>
          <w:spacing w:val="-1"/>
        </w:rPr>
        <w:t>. Расторжение Договора</w:t>
      </w:r>
    </w:p>
    <w:p w:rsidR="000C2142" w:rsidRPr="007C7324" w:rsidRDefault="000C2142" w:rsidP="0072372B">
      <w:pPr>
        <w:shd w:val="clear" w:color="auto" w:fill="FFFFFF"/>
        <w:tabs>
          <w:tab w:val="left" w:pos="0"/>
        </w:tabs>
        <w:ind w:left="3566" w:firstLine="709"/>
        <w:jc w:val="both"/>
      </w:pPr>
    </w:p>
    <w:p w:rsidR="000C2142" w:rsidRPr="0077391C" w:rsidRDefault="000C2142" w:rsidP="0072372B">
      <w:pPr>
        <w:shd w:val="clear" w:color="auto" w:fill="FFFFFF"/>
        <w:tabs>
          <w:tab w:val="left" w:pos="0"/>
          <w:tab w:val="left" w:pos="1099"/>
        </w:tabs>
        <w:ind w:firstLine="709"/>
        <w:jc w:val="both"/>
      </w:pPr>
      <w:r>
        <w:rPr>
          <w:spacing w:val="-9"/>
        </w:rPr>
        <w:t>1</w:t>
      </w:r>
      <w:r w:rsidRPr="007C7324">
        <w:rPr>
          <w:spacing w:val="-9"/>
        </w:rPr>
        <w:t>5.</w:t>
      </w:r>
      <w:r w:rsidRPr="0077391C">
        <w:rPr>
          <w:spacing w:val="-9"/>
        </w:rPr>
        <w:t>1</w:t>
      </w:r>
      <w:r>
        <w:rPr>
          <w:spacing w:val="-9"/>
        </w:rPr>
        <w:t xml:space="preserve">. </w:t>
      </w:r>
      <w:r w:rsidRPr="0077391C">
        <w:rPr>
          <w:spacing w:val="-1"/>
        </w:rPr>
        <w:t>Настоящий Договор может быть расторгнут досрочно по соглашению Сторон.</w:t>
      </w:r>
    </w:p>
    <w:p w:rsidR="000C2142" w:rsidRPr="0077391C" w:rsidRDefault="000C2142" w:rsidP="0072372B">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дней с</w:t>
      </w:r>
      <w:r w:rsidRPr="0077391C">
        <w:br/>
        <w:t>даты получения.</w:t>
      </w:r>
    </w:p>
    <w:p w:rsidR="000C2142" w:rsidRPr="0077391C" w:rsidRDefault="000C2142" w:rsidP="0072372B">
      <w:pPr>
        <w:shd w:val="clear" w:color="auto" w:fill="FFFFFF"/>
        <w:tabs>
          <w:tab w:val="left" w:pos="0"/>
          <w:tab w:val="left" w:pos="1181"/>
        </w:tabs>
        <w:ind w:left="29" w:right="34" w:firstLine="709"/>
        <w:jc w:val="both"/>
      </w:pPr>
      <w:r w:rsidRPr="0077391C">
        <w:rPr>
          <w:spacing w:val="-9"/>
        </w:rPr>
        <w:t>1</w:t>
      </w:r>
      <w:r w:rsidRPr="007C7324">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0C2142" w:rsidRPr="0077391C" w:rsidRDefault="000C2142" w:rsidP="0072372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0C2142" w:rsidRPr="0077391C" w:rsidRDefault="000C2142" w:rsidP="0072372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0C2142" w:rsidRPr="0077391C" w:rsidRDefault="000C2142" w:rsidP="0072372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0C2142" w:rsidRPr="0077391C" w:rsidRDefault="000C2142" w:rsidP="0072372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0C2142" w:rsidRDefault="000C2142" w:rsidP="0072372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0C2142" w:rsidRDefault="000C2142" w:rsidP="0072372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
    <w:p w:rsidR="000C2142" w:rsidRPr="0077391C" w:rsidRDefault="000C2142" w:rsidP="0072372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0C2142" w:rsidRPr="0077391C" w:rsidRDefault="000C2142" w:rsidP="0072372B">
      <w:pPr>
        <w:shd w:val="clear" w:color="auto" w:fill="FFFFFF"/>
        <w:tabs>
          <w:tab w:val="left" w:pos="0"/>
          <w:tab w:val="left" w:pos="1181"/>
        </w:tabs>
        <w:ind w:left="29" w:firstLine="709"/>
        <w:jc w:val="both"/>
      </w:pPr>
      <w:r w:rsidRPr="0077391C">
        <w:rPr>
          <w:spacing w:val="-8"/>
        </w:rPr>
        <w:t>1</w:t>
      </w:r>
      <w:r w:rsidRPr="007C7324">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сооружени</w:t>
      </w:r>
      <w:r>
        <w:t xml:space="preserve">и </w:t>
      </w:r>
      <w:r w:rsidRPr="00894DE2">
        <w:t>АЭС,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0C2142" w:rsidRPr="0077391C" w:rsidRDefault="000C2142" w:rsidP="0072372B">
      <w:pPr>
        <w:widowControl w:val="0"/>
        <w:shd w:val="clear" w:color="auto" w:fill="FFFFFF"/>
        <w:tabs>
          <w:tab w:val="left" w:pos="0"/>
          <w:tab w:val="left" w:pos="1134"/>
        </w:tabs>
        <w:autoSpaceDE w:val="0"/>
        <w:autoSpaceDN w:val="0"/>
        <w:adjustRightInd w:val="0"/>
        <w:ind w:right="34" w:firstLine="720"/>
        <w:jc w:val="both"/>
        <w:rPr>
          <w:spacing w:val="-10"/>
        </w:rPr>
      </w:pPr>
      <w:r>
        <w:t>1</w:t>
      </w:r>
      <w:r w:rsidRPr="007C7324">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0C2142" w:rsidRPr="00606004" w:rsidRDefault="000C2142" w:rsidP="0072372B">
      <w:pPr>
        <w:widowControl w:val="0"/>
        <w:shd w:val="clear" w:color="auto" w:fill="FFFFFF"/>
        <w:tabs>
          <w:tab w:val="left" w:pos="0"/>
          <w:tab w:val="left" w:pos="1134"/>
        </w:tabs>
        <w:autoSpaceDE w:val="0"/>
        <w:autoSpaceDN w:val="0"/>
        <w:adjustRightInd w:val="0"/>
        <w:ind w:right="24" w:firstLine="720"/>
        <w:jc w:val="both"/>
        <w:rPr>
          <w:spacing w:val="-9"/>
        </w:rPr>
      </w:pPr>
      <w:r>
        <w:t>1</w:t>
      </w:r>
      <w:r w:rsidRPr="007C7324">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0C2142" w:rsidRPr="00A05028" w:rsidRDefault="000C2142" w:rsidP="0072372B">
      <w:pPr>
        <w:widowControl w:val="0"/>
        <w:shd w:val="clear" w:color="auto" w:fill="FFFFFF"/>
        <w:tabs>
          <w:tab w:val="left" w:pos="0"/>
          <w:tab w:val="left" w:pos="1134"/>
        </w:tabs>
        <w:autoSpaceDE w:val="0"/>
        <w:autoSpaceDN w:val="0"/>
        <w:adjustRightInd w:val="0"/>
        <w:ind w:right="24" w:firstLine="714"/>
        <w:jc w:val="both"/>
        <w:rPr>
          <w:spacing w:val="-9"/>
        </w:rPr>
      </w:pPr>
      <w:r>
        <w:t>1</w:t>
      </w:r>
      <w:r w:rsidRPr="007C7324">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0C2142" w:rsidRPr="00944931" w:rsidRDefault="000C2142" w:rsidP="0072372B">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0C2142" w:rsidRPr="00944931" w:rsidRDefault="000C2142" w:rsidP="0072372B">
      <w:pPr>
        <w:shd w:val="clear" w:color="auto" w:fill="FFFFFF"/>
        <w:tabs>
          <w:tab w:val="left" w:pos="0"/>
        </w:tabs>
        <w:ind w:left="3475" w:firstLine="709"/>
        <w:jc w:val="both"/>
        <w:rPr>
          <w:b/>
          <w:bCs/>
          <w:spacing w:val="-1"/>
        </w:rPr>
      </w:pPr>
    </w:p>
    <w:p w:rsidR="000C2142" w:rsidRPr="007422E3" w:rsidRDefault="000C2142" w:rsidP="0072372B">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0C2142" w:rsidRDefault="000C2142" w:rsidP="0072372B">
      <w:pPr>
        <w:tabs>
          <w:tab w:val="left" w:pos="0"/>
          <w:tab w:val="left" w:pos="1134"/>
        </w:tabs>
        <w:ind w:firstLine="720"/>
        <w:jc w:val="both"/>
      </w:pPr>
      <w:r>
        <w:t>1</w:t>
      </w:r>
      <w:r w:rsidRPr="007C7324">
        <w:t>6</w:t>
      </w:r>
      <w:r>
        <w:t xml:space="preserve">.2. </w:t>
      </w:r>
      <w:r w:rsidRPr="007422E3">
        <w:t>Для перехода к другому лицу прав кредитора по Договору требуется письменное согласие Покупателя.</w:t>
      </w:r>
    </w:p>
    <w:p w:rsidR="000C2142" w:rsidRPr="007422E3" w:rsidRDefault="000C2142" w:rsidP="0072372B">
      <w:pPr>
        <w:tabs>
          <w:tab w:val="left" w:pos="0"/>
          <w:tab w:val="left" w:pos="1134"/>
        </w:tabs>
        <w:ind w:firstLine="720"/>
        <w:jc w:val="both"/>
      </w:pPr>
      <w:r>
        <w:t>1</w:t>
      </w:r>
      <w:r w:rsidRPr="007C7324">
        <w:t>6</w:t>
      </w:r>
      <w:r>
        <w:t>.3.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C2142" w:rsidRPr="0077391C" w:rsidRDefault="000C2142" w:rsidP="0072372B">
      <w:pPr>
        <w:widowControl w:val="0"/>
        <w:shd w:val="clear" w:color="auto" w:fill="FFFFFF"/>
        <w:tabs>
          <w:tab w:val="left" w:pos="0"/>
          <w:tab w:val="left" w:pos="1118"/>
        </w:tabs>
        <w:autoSpaceDE w:val="0"/>
        <w:autoSpaceDN w:val="0"/>
        <w:adjustRightInd w:val="0"/>
        <w:ind w:right="14" w:firstLine="720"/>
        <w:jc w:val="both"/>
        <w:rPr>
          <w:spacing w:val="-9"/>
        </w:rPr>
      </w:pPr>
      <w:r>
        <w:t>1</w:t>
      </w:r>
      <w:r w:rsidRPr="007C7324">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0C2142" w:rsidRPr="0077391C" w:rsidRDefault="000C2142" w:rsidP="0072372B">
      <w:pPr>
        <w:widowControl w:val="0"/>
        <w:shd w:val="clear" w:color="auto" w:fill="FFFFFF"/>
        <w:tabs>
          <w:tab w:val="left" w:pos="0"/>
          <w:tab w:val="left" w:pos="1118"/>
        </w:tabs>
        <w:autoSpaceDE w:val="0"/>
        <w:autoSpaceDN w:val="0"/>
        <w:adjustRightInd w:val="0"/>
        <w:ind w:right="19" w:firstLine="720"/>
        <w:jc w:val="both"/>
        <w:rPr>
          <w:spacing w:val="-9"/>
        </w:rPr>
      </w:pPr>
      <w:r>
        <w:t>1</w:t>
      </w:r>
      <w:r w:rsidRPr="007C7324">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0C2142" w:rsidRDefault="000C2142" w:rsidP="0072372B">
      <w:pPr>
        <w:shd w:val="clear" w:color="auto" w:fill="FFFFFF"/>
        <w:tabs>
          <w:tab w:val="left" w:pos="0"/>
          <w:tab w:val="left" w:pos="1238"/>
        </w:tabs>
        <w:ind w:right="24" w:firstLine="720"/>
        <w:jc w:val="both"/>
      </w:pPr>
      <w:r>
        <w:rPr>
          <w:spacing w:val="-9"/>
        </w:rPr>
        <w:t>1</w:t>
      </w:r>
      <w:r w:rsidRPr="007C7324">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0C2142" w:rsidRPr="00E531FD" w:rsidRDefault="000C2142" w:rsidP="0072372B">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C2142" w:rsidRPr="00AE7078" w:rsidRDefault="000C2142" w:rsidP="0072372B">
      <w:pPr>
        <w:autoSpaceDE w:val="0"/>
        <w:autoSpaceDN w:val="0"/>
        <w:adjustRightInd w:val="0"/>
        <w:ind w:firstLine="567"/>
        <w:jc w:val="both"/>
        <w:rPr>
          <w:rFonts w:eastAsia="HiddenHorzOCR"/>
        </w:rPr>
      </w:pPr>
      <w:r w:rsidRPr="00AE7078">
        <w:t>1</w:t>
      </w:r>
      <w:r w:rsidRPr="007C7324">
        <w:t>6</w:t>
      </w:r>
      <w:r w:rsidRPr="00AE7078">
        <w:t xml:space="preserve">.8. </w:t>
      </w:r>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
    <w:p w:rsidR="000C2142" w:rsidRPr="00AE7078" w:rsidRDefault="000C2142" w:rsidP="0072372B">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0C2142" w:rsidRPr="00317B93" w:rsidRDefault="000C2142" w:rsidP="0072372B">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0C2142" w:rsidRDefault="000C2142" w:rsidP="0072372B">
      <w:pPr>
        <w:autoSpaceDE w:val="0"/>
        <w:autoSpaceDN w:val="0"/>
        <w:adjustRightInd w:val="0"/>
        <w:ind w:firstLine="567"/>
        <w:jc w:val="both"/>
        <w:rPr>
          <w:rFonts w:eastAsia="HiddenHorzOCR"/>
        </w:rPr>
      </w:pPr>
      <w:r w:rsidRPr="00317B93">
        <w:rPr>
          <w:rFonts w:eastAsia="HiddenHorzOCR"/>
        </w:rPr>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C2142" w:rsidRPr="00AE7078" w:rsidRDefault="000C2142" w:rsidP="0072372B">
      <w:pPr>
        <w:autoSpaceDE w:val="0"/>
        <w:autoSpaceDN w:val="0"/>
        <w:adjustRightInd w:val="0"/>
        <w:ind w:firstLine="567"/>
        <w:jc w:val="both"/>
        <w:rPr>
          <w:rFonts w:eastAsia="HiddenHorzOCR"/>
        </w:rPr>
      </w:pPr>
      <w:r w:rsidRPr="00AE7078">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C2142" w:rsidRPr="00AE7078" w:rsidRDefault="000C2142" w:rsidP="0072372B">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C2142" w:rsidRDefault="000C2142" w:rsidP="0072372B">
      <w:pPr>
        <w:shd w:val="clear" w:color="auto" w:fill="FFFFFF"/>
        <w:tabs>
          <w:tab w:val="left" w:pos="0"/>
          <w:tab w:val="left" w:pos="1238"/>
        </w:tabs>
        <w:ind w:right="24" w:firstLine="600"/>
        <w:jc w:val="both"/>
        <w:rPr>
          <w:rFonts w:eastAsia="HiddenHorzOCR"/>
        </w:rPr>
      </w:pPr>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0C2142" w:rsidRDefault="000C2142" w:rsidP="0072372B">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5" w:history="1">
        <w:r w:rsidRPr="00D03647">
          <w:rPr>
            <w:rStyle w:val="Hyperlink"/>
            <w:rFonts w:eastAsia="HiddenHorzOCR"/>
          </w:rPr>
          <w:t>http://www.niaep.ru.»</w:t>
        </w:r>
      </w:hyperlink>
      <w:r w:rsidRPr="008E2651">
        <w:rPr>
          <w:rFonts w:eastAsia="HiddenHorzOCR"/>
        </w:rPr>
        <w:t>.</w:t>
      </w:r>
    </w:p>
    <w:p w:rsidR="000C2142" w:rsidRDefault="000C2142" w:rsidP="0072372B">
      <w:pPr>
        <w:shd w:val="clear" w:color="auto" w:fill="FFFFFF"/>
        <w:tabs>
          <w:tab w:val="left" w:pos="0"/>
        </w:tabs>
        <w:ind w:firstLine="709"/>
        <w:jc w:val="both"/>
        <w:rPr>
          <w:rFonts w:eastAsia="HiddenHorzOCR"/>
        </w:rPr>
      </w:pPr>
    </w:p>
    <w:p w:rsidR="000C2142" w:rsidRPr="007C7324" w:rsidRDefault="000C2142" w:rsidP="0072372B">
      <w:pPr>
        <w:shd w:val="clear" w:color="auto" w:fill="FFFFFF"/>
        <w:tabs>
          <w:tab w:val="left" w:pos="0"/>
        </w:tabs>
        <w:ind w:left="1387" w:firstLine="709"/>
        <w:jc w:val="both"/>
        <w:rPr>
          <w:b/>
          <w:bCs/>
        </w:rPr>
      </w:pPr>
      <w:r w:rsidRPr="0077391C">
        <w:rPr>
          <w:b/>
          <w:bCs/>
        </w:rPr>
        <w:t>Статья 1</w:t>
      </w:r>
      <w:r w:rsidRPr="007C7324">
        <w:rPr>
          <w:b/>
          <w:bCs/>
        </w:rPr>
        <w:t>7</w:t>
      </w:r>
      <w:r w:rsidRPr="0077391C">
        <w:rPr>
          <w:b/>
          <w:bCs/>
        </w:rPr>
        <w:t>. Вступление Договора в силу и срок действия Договора</w:t>
      </w:r>
    </w:p>
    <w:p w:rsidR="000C2142" w:rsidRPr="007C7324" w:rsidRDefault="000C2142" w:rsidP="0072372B">
      <w:pPr>
        <w:shd w:val="clear" w:color="auto" w:fill="FFFFFF"/>
        <w:tabs>
          <w:tab w:val="left" w:pos="0"/>
        </w:tabs>
        <w:ind w:left="1387" w:firstLine="709"/>
        <w:jc w:val="both"/>
        <w:rPr>
          <w:b/>
          <w:bCs/>
        </w:rPr>
      </w:pPr>
    </w:p>
    <w:p w:rsidR="000C2142" w:rsidRDefault="000C2142" w:rsidP="0072372B">
      <w:pPr>
        <w:shd w:val="clear" w:color="auto" w:fill="FFFFFF"/>
        <w:tabs>
          <w:tab w:val="left" w:pos="0"/>
        </w:tabs>
        <w:ind w:left="14" w:right="14" w:firstLine="709"/>
        <w:jc w:val="both"/>
        <w:rPr>
          <w:spacing w:val="-1"/>
        </w:rPr>
      </w:pPr>
      <w:r w:rsidRPr="0077391C">
        <w:t>1</w:t>
      </w:r>
      <w:r w:rsidRPr="007C7324">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0C2142" w:rsidRPr="0077391C" w:rsidRDefault="000C2142" w:rsidP="0072372B">
      <w:pPr>
        <w:shd w:val="clear" w:color="auto" w:fill="FFFFFF"/>
        <w:tabs>
          <w:tab w:val="left" w:pos="0"/>
        </w:tabs>
        <w:ind w:left="1387" w:firstLine="709"/>
        <w:jc w:val="both"/>
      </w:pPr>
    </w:p>
    <w:p w:rsidR="000C2142" w:rsidRPr="007C7324" w:rsidRDefault="000C2142" w:rsidP="0072372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7C7324">
        <w:rPr>
          <w:b/>
          <w:bCs/>
          <w:spacing w:val="-1"/>
        </w:rPr>
        <w:t>8</w:t>
      </w:r>
      <w:r w:rsidRPr="0077391C">
        <w:rPr>
          <w:b/>
          <w:bCs/>
          <w:spacing w:val="-1"/>
        </w:rPr>
        <w:t>. Приложения к Договору</w:t>
      </w:r>
    </w:p>
    <w:p w:rsidR="000C2142" w:rsidRPr="007C7324" w:rsidRDefault="000C2142" w:rsidP="0072372B">
      <w:pPr>
        <w:shd w:val="clear" w:color="auto" w:fill="FFFFFF"/>
        <w:tabs>
          <w:tab w:val="left" w:pos="0"/>
          <w:tab w:val="left" w:pos="1224"/>
        </w:tabs>
        <w:ind w:left="34" w:firstLine="709"/>
        <w:jc w:val="center"/>
        <w:rPr>
          <w:b/>
          <w:bCs/>
          <w:spacing w:val="-1"/>
        </w:rPr>
      </w:pPr>
    </w:p>
    <w:p w:rsidR="000C2142" w:rsidRDefault="000C2142" w:rsidP="0072372B">
      <w:pPr>
        <w:shd w:val="clear" w:color="auto" w:fill="FFFFFF"/>
        <w:tabs>
          <w:tab w:val="left" w:pos="0"/>
        </w:tabs>
        <w:ind w:right="922" w:firstLine="709"/>
        <w:jc w:val="both"/>
        <w:rPr>
          <w:spacing w:val="-1"/>
        </w:rPr>
      </w:pPr>
      <w:r>
        <w:rPr>
          <w:spacing w:val="-1"/>
        </w:rPr>
        <w:t>1</w:t>
      </w:r>
      <w:r w:rsidRPr="007C7324">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0C2142" w:rsidRDefault="000C2142" w:rsidP="0072372B">
      <w:pPr>
        <w:shd w:val="clear" w:color="auto" w:fill="FFFFFF"/>
        <w:tabs>
          <w:tab w:val="left" w:pos="0"/>
        </w:tabs>
        <w:ind w:right="922" w:firstLine="709"/>
        <w:jc w:val="both"/>
        <w:rPr>
          <w:spacing w:val="-1"/>
        </w:rPr>
      </w:pPr>
      <w:r>
        <w:rPr>
          <w:spacing w:val="-1"/>
        </w:rPr>
        <w:t>1</w:t>
      </w:r>
      <w:r w:rsidRPr="007C7324">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0C2142" w:rsidRPr="007C7324" w:rsidRDefault="000C2142" w:rsidP="0072372B">
      <w:pPr>
        <w:shd w:val="clear" w:color="auto" w:fill="FFFFFF"/>
        <w:tabs>
          <w:tab w:val="left" w:pos="709"/>
        </w:tabs>
        <w:ind w:left="709" w:right="922"/>
        <w:jc w:val="both"/>
      </w:pPr>
      <w:r>
        <w:rPr>
          <w:spacing w:val="-2"/>
        </w:rPr>
        <w:t>1</w:t>
      </w:r>
      <w:r w:rsidRPr="007C7324">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7C7324">
        <w:t>8</w:t>
      </w:r>
      <w:r w:rsidRPr="0077391C">
        <w:t>.4</w:t>
      </w:r>
      <w:r>
        <w:t>. </w:t>
      </w:r>
      <w:r w:rsidRPr="0077391C">
        <w:t>Перечень Приложений к Договору:</w:t>
      </w:r>
    </w:p>
    <w:p w:rsidR="000C2142" w:rsidRPr="007C7324" w:rsidRDefault="000C2142" w:rsidP="0072372B">
      <w:pPr>
        <w:shd w:val="clear" w:color="auto" w:fill="FFFFFF"/>
        <w:tabs>
          <w:tab w:val="left" w:pos="709"/>
        </w:tabs>
        <w:ind w:left="709" w:right="922"/>
        <w:jc w:val="both"/>
      </w:pPr>
    </w:p>
    <w:p w:rsidR="000C2142" w:rsidRPr="00221EFE" w:rsidRDefault="000C2142" w:rsidP="0072372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0C2142" w:rsidRDefault="000C2142" w:rsidP="0072372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0C2142" w:rsidRPr="007C7C73" w:rsidRDefault="000C2142" w:rsidP="0072372B">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0C2142" w:rsidRPr="00221EFE" w:rsidRDefault="000C2142" w:rsidP="0072372B">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0C2142" w:rsidRPr="00903F43" w:rsidRDefault="000C2142" w:rsidP="0072372B">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0C2142" w:rsidRPr="00903F43" w:rsidRDefault="000C2142" w:rsidP="0072372B">
      <w:pPr>
        <w:shd w:val="clear" w:color="auto" w:fill="FFFFFF"/>
        <w:tabs>
          <w:tab w:val="left" w:pos="0"/>
        </w:tabs>
        <w:jc w:val="both"/>
        <w:rPr>
          <w:i/>
        </w:rPr>
      </w:pPr>
      <w:r w:rsidRPr="00903F43">
        <w:rPr>
          <w:i/>
        </w:rPr>
        <w:t>Приложение 5. Условия конфиденциальности;</w:t>
      </w:r>
    </w:p>
    <w:p w:rsidR="000C2142" w:rsidRPr="007646DF" w:rsidRDefault="000C2142" w:rsidP="0072372B">
      <w:pPr>
        <w:shd w:val="clear" w:color="auto" w:fill="FFFFFF"/>
        <w:tabs>
          <w:tab w:val="left" w:pos="0"/>
        </w:tabs>
        <w:jc w:val="both"/>
        <w:rPr>
          <w:i/>
          <w:iCs/>
        </w:rPr>
      </w:pPr>
      <w:r w:rsidRPr="00903F43">
        <w:rPr>
          <w:i/>
        </w:rPr>
        <w:t xml:space="preserve">Приложение 6. </w:t>
      </w:r>
      <w:r w:rsidRPr="007646DF">
        <w:rPr>
          <w:i/>
          <w:iCs/>
        </w:rPr>
        <w:t>Инструкция по занесению информации об оборудовании и материалах в ЕОНКОМ;</w:t>
      </w:r>
    </w:p>
    <w:p w:rsidR="000C2142" w:rsidRPr="007A091C" w:rsidRDefault="000C2142" w:rsidP="0072372B">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0C2142" w:rsidRPr="007A091C" w:rsidRDefault="000C2142" w:rsidP="0072372B">
      <w:pPr>
        <w:shd w:val="clear" w:color="auto" w:fill="FFFFFF"/>
        <w:tabs>
          <w:tab w:val="left" w:pos="0"/>
        </w:tabs>
        <w:jc w:val="both"/>
        <w:rPr>
          <w:i/>
          <w:iCs/>
        </w:rPr>
      </w:pPr>
      <w:r w:rsidRPr="007A091C">
        <w:rPr>
          <w:i/>
          <w:iCs/>
        </w:rPr>
        <w:t>Приложение 8. Форма Акта сверки расчетов.</w:t>
      </w:r>
    </w:p>
    <w:p w:rsidR="000C2142" w:rsidRPr="007A091C" w:rsidRDefault="000C2142" w:rsidP="0072372B">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0C2142" w:rsidRPr="007A091C" w:rsidRDefault="000C2142" w:rsidP="0072372B">
      <w:pPr>
        <w:shd w:val="clear" w:color="auto" w:fill="FFFFFF"/>
        <w:tabs>
          <w:tab w:val="left" w:pos="0"/>
        </w:tabs>
        <w:jc w:val="both"/>
        <w:rPr>
          <w:i/>
          <w:iCs/>
        </w:rPr>
      </w:pPr>
      <w:r w:rsidRPr="007A091C">
        <w:rPr>
          <w:i/>
        </w:rPr>
        <w:t>Приложение 10. Технические условия к этикеткам штрих-кода.</w:t>
      </w:r>
    </w:p>
    <w:p w:rsidR="000C2142" w:rsidRPr="005F78FA" w:rsidRDefault="000C2142" w:rsidP="0072372B">
      <w:pPr>
        <w:shd w:val="clear" w:color="auto" w:fill="FFFFFF"/>
        <w:tabs>
          <w:tab w:val="left" w:pos="0"/>
        </w:tabs>
        <w:jc w:val="both"/>
        <w:rPr>
          <w:i/>
        </w:rPr>
      </w:pPr>
    </w:p>
    <w:p w:rsidR="000C2142" w:rsidRDefault="000C2142" w:rsidP="0072372B">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0C2142" w:rsidRDefault="000C2142" w:rsidP="0072372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0C2142" w:rsidRPr="0077391C" w:rsidTr="005D68D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jc w:val="center"/>
            </w:pPr>
            <w:r w:rsidRPr="0077391C">
              <w:t>Поставщик</w:t>
            </w:r>
          </w:p>
        </w:tc>
      </w:tr>
      <w:tr w:rsidR="000C2142" w:rsidRPr="0077391C" w:rsidTr="005D68D1">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C2142" w:rsidRPr="002A4D30" w:rsidRDefault="000C2142" w:rsidP="005D68D1">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ind w:firstLine="709"/>
              <w:jc w:val="both"/>
            </w:pPr>
            <w:r w:rsidRPr="002A4D30">
              <w:rPr>
                <w:i/>
              </w:rPr>
              <w:t>(указывается</w:t>
            </w:r>
            <w:r>
              <w:rPr>
                <w:i/>
              </w:rPr>
              <w:t xml:space="preserve"> наименование)</w:t>
            </w:r>
          </w:p>
        </w:tc>
      </w:tr>
      <w:tr w:rsidR="000C2142" w:rsidRPr="0077391C" w:rsidTr="005D68D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C2142" w:rsidRPr="002A4D30" w:rsidRDefault="000C2142" w:rsidP="005D68D1">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jc w:val="both"/>
            </w:pPr>
          </w:p>
        </w:tc>
      </w:tr>
      <w:tr w:rsidR="000C2142" w:rsidRPr="0077391C" w:rsidTr="005D68D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ind w:firstLine="709"/>
              <w:jc w:val="both"/>
            </w:pPr>
          </w:p>
        </w:tc>
      </w:tr>
      <w:tr w:rsidR="000C2142" w:rsidRPr="0077391C" w:rsidTr="005D68D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jc w:val="both"/>
            </w:pPr>
            <w:r w:rsidRPr="002A4D30">
              <w:rPr>
                <w:i/>
              </w:rPr>
              <w:t>(указывается адрес, платёжные реквизиты)</w:t>
            </w:r>
          </w:p>
        </w:tc>
      </w:tr>
      <w:tr w:rsidR="000C2142" w:rsidRPr="0077391C" w:rsidTr="005D68D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ind w:firstLine="709"/>
              <w:jc w:val="both"/>
            </w:pPr>
          </w:p>
        </w:tc>
      </w:tr>
      <w:tr w:rsidR="000C2142" w:rsidRPr="0077391C" w:rsidTr="005D68D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ind w:firstLine="709"/>
              <w:jc w:val="both"/>
            </w:pPr>
          </w:p>
        </w:tc>
      </w:tr>
      <w:tr w:rsidR="000C2142" w:rsidRPr="0077391C" w:rsidTr="005D68D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C2142" w:rsidRPr="0077391C" w:rsidRDefault="000C2142" w:rsidP="005D68D1">
            <w:pPr>
              <w:shd w:val="clear" w:color="auto" w:fill="FFFFFF"/>
              <w:tabs>
                <w:tab w:val="left" w:pos="0"/>
              </w:tabs>
              <w:ind w:firstLine="709"/>
              <w:jc w:val="both"/>
            </w:pPr>
          </w:p>
        </w:tc>
      </w:tr>
    </w:tbl>
    <w:p w:rsidR="000C2142" w:rsidRDefault="000C2142" w:rsidP="0072372B">
      <w:pPr>
        <w:shd w:val="clear" w:color="auto" w:fill="FFFFFF"/>
        <w:tabs>
          <w:tab w:val="left" w:pos="0"/>
        </w:tabs>
        <w:ind w:left="3941" w:firstLine="709"/>
        <w:jc w:val="both"/>
        <w:rPr>
          <w:spacing w:val="-4"/>
        </w:rPr>
      </w:pPr>
    </w:p>
    <w:p w:rsidR="000C2142" w:rsidRDefault="000C2142" w:rsidP="0072372B">
      <w:pPr>
        <w:shd w:val="clear" w:color="auto" w:fill="FFFFFF"/>
        <w:tabs>
          <w:tab w:val="left" w:pos="0"/>
        </w:tabs>
        <w:ind w:left="3941" w:firstLine="709"/>
        <w:jc w:val="both"/>
        <w:rPr>
          <w:spacing w:val="-4"/>
        </w:rPr>
      </w:pPr>
    </w:p>
    <w:p w:rsidR="000C2142" w:rsidRDefault="000C2142" w:rsidP="0072372B">
      <w:pPr>
        <w:shd w:val="clear" w:color="auto" w:fill="FFFFFF"/>
        <w:tabs>
          <w:tab w:val="left" w:pos="0"/>
        </w:tabs>
        <w:jc w:val="center"/>
        <w:rPr>
          <w:spacing w:val="-4"/>
        </w:rPr>
      </w:pPr>
      <w:r w:rsidRPr="0077391C">
        <w:rPr>
          <w:spacing w:val="-4"/>
        </w:rPr>
        <w:t>ПОДПИСИ СТОРОН:</w:t>
      </w:r>
    </w:p>
    <w:p w:rsidR="000C2142" w:rsidRDefault="000C2142" w:rsidP="0072372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C2142" w:rsidRPr="00CF1512" w:rsidRDefault="000C2142" w:rsidP="0072372B">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0C2142" w:rsidRPr="00CF1512" w:rsidRDefault="000C2142" w:rsidP="0072372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C2142" w:rsidRPr="00E044E2" w:rsidRDefault="000C2142" w:rsidP="0072372B">
      <w:pPr>
        <w:shd w:val="clear" w:color="auto" w:fill="FFFFFF"/>
        <w:tabs>
          <w:tab w:val="left" w:pos="0"/>
          <w:tab w:val="left" w:leader="underscore" w:pos="2827"/>
          <w:tab w:val="left" w:pos="6005"/>
          <w:tab w:val="left" w:leader="underscore" w:pos="7570"/>
          <w:tab w:val="left" w:leader="underscore" w:pos="9317"/>
        </w:tabs>
        <w:jc w:val="both"/>
        <w:rPr>
          <w:lang w:val="en-US"/>
        </w:rPr>
      </w:pPr>
      <w:r w:rsidRPr="00CF1512">
        <w:t xml:space="preserve">      </w:t>
      </w:r>
      <w:r>
        <w:rPr>
          <w:lang w:val="en-US"/>
        </w:rPr>
        <w:t>________________________________                  ___________________________________</w:t>
      </w:r>
    </w:p>
    <w:p w:rsidR="000C2142" w:rsidRPr="00E044E2" w:rsidRDefault="000C2142" w:rsidP="0072372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C2142" w:rsidRDefault="000C2142" w:rsidP="0072372B">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sectPr w:rsidR="000C2142" w:rsidSect="0072372B">
      <w:pgSz w:w="11906" w:h="16838"/>
      <w:pgMar w:top="851"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cs="Times New Roman" w:hint="default"/>
      </w:rPr>
    </w:lvl>
    <w:lvl w:ilvl="1">
      <w:start w:val="8"/>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6">
    <w:nsid w:val="1DA20DEA"/>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cs="Times New Roman" w:hint="default"/>
      </w:rPr>
    </w:lvl>
    <w:lvl w:ilvl="1">
      <w:start w:val="8"/>
      <w:numFmt w:val="decimal"/>
      <w:lvlText w:val="%1.%2."/>
      <w:lvlJc w:val="left"/>
      <w:pPr>
        <w:tabs>
          <w:tab w:val="num" w:pos="1200"/>
        </w:tabs>
        <w:ind w:left="1200" w:hanging="48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3905385"/>
    <w:multiLevelType w:val="hybridMultilevel"/>
    <w:tmpl w:val="AC4422D6"/>
    <w:lvl w:ilvl="0" w:tplc="21A8B342">
      <w:numFmt w:val="bullet"/>
      <w:lvlText w:val="-"/>
      <w:lvlJc w:val="left"/>
      <w:pPr>
        <w:ind w:left="1200" w:hanging="360"/>
      </w:pPr>
      <w:rPr>
        <w:rFonts w:ascii="Times New Roman" w:hAnsi="Times New Roman" w:hint="default"/>
      </w:rPr>
    </w:lvl>
    <w:lvl w:ilvl="1" w:tplc="04190003" w:tentative="1">
      <w:start w:val="1"/>
      <w:numFmt w:val="bullet"/>
      <w:lvlText w:val="o"/>
      <w:lvlJc w:val="left"/>
      <w:pPr>
        <w:ind w:left="1920" w:hanging="360"/>
      </w:pPr>
      <w:rPr>
        <w:rFonts w:ascii="Courier New" w:hAnsi="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4">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440"/>
        </w:tabs>
        <w:ind w:left="14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4">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2372B"/>
    <w:rsid w:val="0000256C"/>
    <w:rsid w:val="000047CC"/>
    <w:rsid w:val="00051117"/>
    <w:rsid w:val="000618FB"/>
    <w:rsid w:val="00074C6C"/>
    <w:rsid w:val="00086A7F"/>
    <w:rsid w:val="000A34E3"/>
    <w:rsid w:val="000A5FB0"/>
    <w:rsid w:val="000A7D9A"/>
    <w:rsid w:val="000C2142"/>
    <w:rsid w:val="000C2786"/>
    <w:rsid w:val="000C29FA"/>
    <w:rsid w:val="000C45D8"/>
    <w:rsid w:val="000D502F"/>
    <w:rsid w:val="000E5955"/>
    <w:rsid w:val="000E7230"/>
    <w:rsid w:val="000F0607"/>
    <w:rsid w:val="000F273A"/>
    <w:rsid w:val="000F5EE9"/>
    <w:rsid w:val="00100167"/>
    <w:rsid w:val="00122AFB"/>
    <w:rsid w:val="001745D6"/>
    <w:rsid w:val="00180FBE"/>
    <w:rsid w:val="0019291F"/>
    <w:rsid w:val="001960D3"/>
    <w:rsid w:val="001F6100"/>
    <w:rsid w:val="00221EFE"/>
    <w:rsid w:val="0022248B"/>
    <w:rsid w:val="00223394"/>
    <w:rsid w:val="002370D0"/>
    <w:rsid w:val="00241A3C"/>
    <w:rsid w:val="0024582B"/>
    <w:rsid w:val="00254D55"/>
    <w:rsid w:val="00276102"/>
    <w:rsid w:val="0028737E"/>
    <w:rsid w:val="002A4D30"/>
    <w:rsid w:val="002C6E8E"/>
    <w:rsid w:val="002E07EF"/>
    <w:rsid w:val="002F0252"/>
    <w:rsid w:val="0030243F"/>
    <w:rsid w:val="00317B93"/>
    <w:rsid w:val="00344806"/>
    <w:rsid w:val="003568D9"/>
    <w:rsid w:val="003608CB"/>
    <w:rsid w:val="00375B02"/>
    <w:rsid w:val="00376969"/>
    <w:rsid w:val="003A176A"/>
    <w:rsid w:val="003A554B"/>
    <w:rsid w:val="003C2AFD"/>
    <w:rsid w:val="00417586"/>
    <w:rsid w:val="004424E5"/>
    <w:rsid w:val="00462AAB"/>
    <w:rsid w:val="00463062"/>
    <w:rsid w:val="00463619"/>
    <w:rsid w:val="0046498A"/>
    <w:rsid w:val="004830A1"/>
    <w:rsid w:val="0049067C"/>
    <w:rsid w:val="004C66B6"/>
    <w:rsid w:val="004D36DD"/>
    <w:rsid w:val="004D62C1"/>
    <w:rsid w:val="004D76DE"/>
    <w:rsid w:val="004E50F9"/>
    <w:rsid w:val="004F0C16"/>
    <w:rsid w:val="00530B02"/>
    <w:rsid w:val="005470D7"/>
    <w:rsid w:val="005619E5"/>
    <w:rsid w:val="00564231"/>
    <w:rsid w:val="00567589"/>
    <w:rsid w:val="00577984"/>
    <w:rsid w:val="00597568"/>
    <w:rsid w:val="005D68D1"/>
    <w:rsid w:val="005E38A4"/>
    <w:rsid w:val="005E508F"/>
    <w:rsid w:val="005F78FA"/>
    <w:rsid w:val="00605207"/>
    <w:rsid w:val="00606004"/>
    <w:rsid w:val="00627E41"/>
    <w:rsid w:val="00632EE2"/>
    <w:rsid w:val="006D4923"/>
    <w:rsid w:val="006E43FB"/>
    <w:rsid w:val="006F3940"/>
    <w:rsid w:val="0070162B"/>
    <w:rsid w:val="00701B78"/>
    <w:rsid w:val="00714A37"/>
    <w:rsid w:val="0072372B"/>
    <w:rsid w:val="007313A2"/>
    <w:rsid w:val="007422E3"/>
    <w:rsid w:val="00743CD1"/>
    <w:rsid w:val="007646DF"/>
    <w:rsid w:val="0077391C"/>
    <w:rsid w:val="00777D55"/>
    <w:rsid w:val="007A091C"/>
    <w:rsid w:val="007C7324"/>
    <w:rsid w:val="007C7C73"/>
    <w:rsid w:val="007E44FD"/>
    <w:rsid w:val="007F0D30"/>
    <w:rsid w:val="007F70F0"/>
    <w:rsid w:val="008055C9"/>
    <w:rsid w:val="0080608E"/>
    <w:rsid w:val="00812DB1"/>
    <w:rsid w:val="00816C2B"/>
    <w:rsid w:val="008320D7"/>
    <w:rsid w:val="00832F5B"/>
    <w:rsid w:val="00860F15"/>
    <w:rsid w:val="00870C20"/>
    <w:rsid w:val="00894DE2"/>
    <w:rsid w:val="008A2D12"/>
    <w:rsid w:val="008A48C5"/>
    <w:rsid w:val="008A788D"/>
    <w:rsid w:val="008C2D32"/>
    <w:rsid w:val="008C6D19"/>
    <w:rsid w:val="008C7E4B"/>
    <w:rsid w:val="008E0D1F"/>
    <w:rsid w:val="008E2651"/>
    <w:rsid w:val="00903F43"/>
    <w:rsid w:val="00907173"/>
    <w:rsid w:val="009115C1"/>
    <w:rsid w:val="00930E61"/>
    <w:rsid w:val="00944931"/>
    <w:rsid w:val="00966FD1"/>
    <w:rsid w:val="00983CF2"/>
    <w:rsid w:val="009A69FF"/>
    <w:rsid w:val="009E4548"/>
    <w:rsid w:val="009E47D9"/>
    <w:rsid w:val="00A05028"/>
    <w:rsid w:val="00A13C39"/>
    <w:rsid w:val="00A75CE8"/>
    <w:rsid w:val="00AA7768"/>
    <w:rsid w:val="00AB346F"/>
    <w:rsid w:val="00AB3A34"/>
    <w:rsid w:val="00AC527E"/>
    <w:rsid w:val="00AD6704"/>
    <w:rsid w:val="00AE7078"/>
    <w:rsid w:val="00AF73B1"/>
    <w:rsid w:val="00B13AC8"/>
    <w:rsid w:val="00B149EB"/>
    <w:rsid w:val="00B2163F"/>
    <w:rsid w:val="00B31ADF"/>
    <w:rsid w:val="00B52315"/>
    <w:rsid w:val="00B5337B"/>
    <w:rsid w:val="00B55D9A"/>
    <w:rsid w:val="00B62554"/>
    <w:rsid w:val="00B64EF5"/>
    <w:rsid w:val="00B71CBB"/>
    <w:rsid w:val="00B7592E"/>
    <w:rsid w:val="00B87217"/>
    <w:rsid w:val="00BB260E"/>
    <w:rsid w:val="00BD5728"/>
    <w:rsid w:val="00BF58E9"/>
    <w:rsid w:val="00C12242"/>
    <w:rsid w:val="00C249FB"/>
    <w:rsid w:val="00C31C34"/>
    <w:rsid w:val="00C604E9"/>
    <w:rsid w:val="00C7008E"/>
    <w:rsid w:val="00C7671D"/>
    <w:rsid w:val="00C85F14"/>
    <w:rsid w:val="00C95637"/>
    <w:rsid w:val="00CB4754"/>
    <w:rsid w:val="00CC5D76"/>
    <w:rsid w:val="00CD3800"/>
    <w:rsid w:val="00CE0105"/>
    <w:rsid w:val="00CF1512"/>
    <w:rsid w:val="00CF3FD9"/>
    <w:rsid w:val="00CF4306"/>
    <w:rsid w:val="00D03647"/>
    <w:rsid w:val="00D03AD8"/>
    <w:rsid w:val="00D4776F"/>
    <w:rsid w:val="00D52052"/>
    <w:rsid w:val="00D55FB6"/>
    <w:rsid w:val="00D60BBF"/>
    <w:rsid w:val="00D71344"/>
    <w:rsid w:val="00D87778"/>
    <w:rsid w:val="00D92BA7"/>
    <w:rsid w:val="00D94401"/>
    <w:rsid w:val="00D948B2"/>
    <w:rsid w:val="00DE283B"/>
    <w:rsid w:val="00DF010B"/>
    <w:rsid w:val="00E044E2"/>
    <w:rsid w:val="00E17687"/>
    <w:rsid w:val="00E17699"/>
    <w:rsid w:val="00E4050F"/>
    <w:rsid w:val="00E531FD"/>
    <w:rsid w:val="00E54C5E"/>
    <w:rsid w:val="00E631E0"/>
    <w:rsid w:val="00E63786"/>
    <w:rsid w:val="00E75D16"/>
    <w:rsid w:val="00E90B69"/>
    <w:rsid w:val="00EB154B"/>
    <w:rsid w:val="00EE4E6B"/>
    <w:rsid w:val="00EF0C81"/>
    <w:rsid w:val="00EF2009"/>
    <w:rsid w:val="00F01F2A"/>
    <w:rsid w:val="00F0462B"/>
    <w:rsid w:val="00F1417E"/>
    <w:rsid w:val="00F47F7D"/>
    <w:rsid w:val="00F95723"/>
    <w:rsid w:val="00FC4694"/>
    <w:rsid w:val="00FE423F"/>
    <w:rsid w:val="00FF0371"/>
    <w:rsid w:val="00FF1658"/>
    <w:rsid w:val="00FF3A6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2372B"/>
    <w:rPr>
      <w:rFonts w:ascii="Times New Roman" w:eastAsia="Times New Roman" w:hAnsi="Times New Roman"/>
      <w:sz w:val="24"/>
      <w:szCs w:val="24"/>
    </w:rPr>
  </w:style>
  <w:style w:type="paragraph" w:styleId="Heading1">
    <w:name w:val="heading 1"/>
    <w:basedOn w:val="Normal"/>
    <w:next w:val="Normal"/>
    <w:link w:val="Heading1Char"/>
    <w:uiPriority w:val="99"/>
    <w:qFormat/>
    <w:rsid w:val="0072372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72372B"/>
    <w:pPr>
      <w:keepNext/>
      <w:spacing w:line="360" w:lineRule="auto"/>
      <w:ind w:firstLine="709"/>
      <w:jc w:val="center"/>
      <w:outlineLvl w:val="1"/>
    </w:pPr>
    <w:rPr>
      <w:i/>
      <w:iCs/>
      <w:spacing w:val="20"/>
      <w:sz w:val="96"/>
      <w:szCs w:val="20"/>
    </w:rPr>
  </w:style>
  <w:style w:type="paragraph" w:styleId="Heading3">
    <w:name w:val="heading 3"/>
    <w:basedOn w:val="Normal"/>
    <w:next w:val="Normal"/>
    <w:link w:val="Heading3Char"/>
    <w:uiPriority w:val="99"/>
    <w:qFormat/>
    <w:rsid w:val="0072372B"/>
    <w:pPr>
      <w:keepNext/>
      <w:spacing w:before="240" w:after="60"/>
      <w:outlineLvl w:val="2"/>
    </w:pPr>
    <w:rPr>
      <w:rFonts w:ascii="Arial" w:hAnsi="Arial" w:cs="Arial"/>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2372B"/>
    <w:rPr>
      <w:rFonts w:ascii="Arial" w:hAnsi="Arial" w:cs="Arial"/>
      <w:b/>
      <w:bCs/>
      <w:kern w:val="32"/>
      <w:sz w:val="32"/>
      <w:szCs w:val="32"/>
      <w:lang w:eastAsia="ru-RU"/>
    </w:rPr>
  </w:style>
  <w:style w:type="character" w:customStyle="1" w:styleId="Heading2Char">
    <w:name w:val="Heading 2 Char"/>
    <w:basedOn w:val="DefaultParagraphFont"/>
    <w:link w:val="Heading2"/>
    <w:uiPriority w:val="99"/>
    <w:locked/>
    <w:rsid w:val="0072372B"/>
    <w:rPr>
      <w:rFonts w:ascii="Times New Roman" w:hAnsi="Times New Roman" w:cs="Times New Roman"/>
      <w:i/>
      <w:iCs/>
      <w:spacing w:val="20"/>
      <w:sz w:val="20"/>
      <w:szCs w:val="20"/>
      <w:lang w:eastAsia="ru-RU"/>
    </w:rPr>
  </w:style>
  <w:style w:type="character" w:customStyle="1" w:styleId="Heading3Char">
    <w:name w:val="Heading 3 Char"/>
    <w:basedOn w:val="DefaultParagraphFont"/>
    <w:link w:val="Heading3"/>
    <w:uiPriority w:val="99"/>
    <w:locked/>
    <w:rsid w:val="0072372B"/>
    <w:rPr>
      <w:rFonts w:ascii="Arial" w:hAnsi="Arial" w:cs="Arial"/>
      <w:b/>
      <w:bCs/>
      <w:sz w:val="26"/>
      <w:szCs w:val="26"/>
      <w:lang w:eastAsia="ru-RU"/>
    </w:rPr>
  </w:style>
  <w:style w:type="paragraph" w:customStyle="1" w:styleId="a0">
    <w:name w:val="Знак Знак Знак Знак"/>
    <w:basedOn w:val="Normal"/>
    <w:uiPriority w:val="99"/>
    <w:rsid w:val="0072372B"/>
    <w:pPr>
      <w:spacing w:after="160" w:line="240" w:lineRule="exact"/>
    </w:pPr>
    <w:rPr>
      <w:rFonts w:ascii="Verdana" w:hAnsi="Verdana" w:cs="Verdana"/>
      <w:sz w:val="20"/>
      <w:szCs w:val="20"/>
      <w:lang w:val="en-US" w:eastAsia="en-US"/>
    </w:rPr>
  </w:style>
  <w:style w:type="paragraph" w:styleId="BodyText3">
    <w:name w:val="Body Text 3"/>
    <w:basedOn w:val="Normal"/>
    <w:link w:val="BodyText3Char1"/>
    <w:uiPriority w:val="99"/>
    <w:rsid w:val="0072372B"/>
    <w:rPr>
      <w:sz w:val="28"/>
      <w:szCs w:val="20"/>
    </w:rPr>
  </w:style>
  <w:style w:type="character" w:customStyle="1" w:styleId="BodyText3Char">
    <w:name w:val="Body Text 3 Char"/>
    <w:basedOn w:val="DefaultParagraphFont"/>
    <w:link w:val="BodyText3"/>
    <w:uiPriority w:val="99"/>
    <w:semiHidden/>
    <w:locked/>
    <w:rsid w:val="0072372B"/>
    <w:rPr>
      <w:rFonts w:cs="Times New Roman"/>
      <w:sz w:val="28"/>
      <w:lang w:val="ru-RU" w:eastAsia="ru-RU" w:bidi="ar-SA"/>
    </w:rPr>
  </w:style>
  <w:style w:type="character" w:customStyle="1" w:styleId="BodyText3Char1">
    <w:name w:val="Body Text 3 Char1"/>
    <w:basedOn w:val="DefaultParagraphFont"/>
    <w:link w:val="BodyText3"/>
    <w:uiPriority w:val="99"/>
    <w:locked/>
    <w:rsid w:val="0072372B"/>
    <w:rPr>
      <w:rFonts w:ascii="Times New Roman" w:hAnsi="Times New Roman" w:cs="Times New Roman"/>
      <w:sz w:val="20"/>
      <w:szCs w:val="20"/>
      <w:lang w:eastAsia="ru-RU"/>
    </w:rPr>
  </w:style>
  <w:style w:type="paragraph" w:customStyle="1" w:styleId="1">
    <w:name w:val="Знак1"/>
    <w:basedOn w:val="Normal"/>
    <w:uiPriority w:val="99"/>
    <w:rsid w:val="0072372B"/>
    <w:pPr>
      <w:tabs>
        <w:tab w:val="num" w:pos="360"/>
      </w:tabs>
      <w:spacing w:after="160" w:line="240" w:lineRule="exact"/>
    </w:pPr>
    <w:rPr>
      <w:rFonts w:ascii="Verdana" w:hAnsi="Verdana" w:cs="Verdana"/>
      <w:sz w:val="20"/>
      <w:szCs w:val="20"/>
      <w:lang w:val="en-US" w:eastAsia="en-US"/>
    </w:rPr>
  </w:style>
  <w:style w:type="paragraph" w:styleId="BodyTextIndent">
    <w:name w:val="Body Text Indent"/>
    <w:basedOn w:val="Normal"/>
    <w:link w:val="BodyTextIndentChar"/>
    <w:uiPriority w:val="99"/>
    <w:rsid w:val="0072372B"/>
    <w:pPr>
      <w:spacing w:after="120"/>
      <w:ind w:left="283"/>
    </w:pPr>
  </w:style>
  <w:style w:type="character" w:customStyle="1" w:styleId="BodyTextIndentChar">
    <w:name w:val="Body Text Indent Char"/>
    <w:basedOn w:val="DefaultParagraphFont"/>
    <w:link w:val="BodyTextIndent"/>
    <w:uiPriority w:val="99"/>
    <w:locked/>
    <w:rsid w:val="0072372B"/>
    <w:rPr>
      <w:rFonts w:ascii="Times New Roman" w:hAnsi="Times New Roman" w:cs="Times New Roman"/>
      <w:sz w:val="24"/>
      <w:szCs w:val="24"/>
      <w:lang w:eastAsia="ru-RU"/>
    </w:rPr>
  </w:style>
  <w:style w:type="paragraph" w:styleId="BodyText2">
    <w:name w:val="Body Text 2"/>
    <w:basedOn w:val="Normal"/>
    <w:link w:val="BodyText2Char"/>
    <w:uiPriority w:val="99"/>
    <w:rsid w:val="0072372B"/>
    <w:pPr>
      <w:spacing w:after="120" w:line="480" w:lineRule="auto"/>
    </w:pPr>
  </w:style>
  <w:style w:type="character" w:customStyle="1" w:styleId="BodyText2Char">
    <w:name w:val="Body Text 2 Char"/>
    <w:basedOn w:val="DefaultParagraphFont"/>
    <w:link w:val="BodyText2"/>
    <w:uiPriority w:val="99"/>
    <w:locked/>
    <w:rsid w:val="0072372B"/>
    <w:rPr>
      <w:rFonts w:ascii="Times New Roman" w:hAnsi="Times New Roman" w:cs="Times New Roman"/>
      <w:sz w:val="24"/>
      <w:szCs w:val="24"/>
      <w:lang w:eastAsia="ru-RU"/>
    </w:rPr>
  </w:style>
  <w:style w:type="paragraph" w:customStyle="1" w:styleId="ConsPlusNormal">
    <w:name w:val="ConsPlusNormal"/>
    <w:uiPriority w:val="99"/>
    <w:rsid w:val="0072372B"/>
    <w:pPr>
      <w:autoSpaceDE w:val="0"/>
      <w:autoSpaceDN w:val="0"/>
      <w:adjustRightInd w:val="0"/>
      <w:ind w:firstLine="720"/>
    </w:pPr>
    <w:rPr>
      <w:rFonts w:ascii="Arial" w:hAnsi="Arial" w:cs="Arial"/>
      <w:sz w:val="20"/>
      <w:szCs w:val="20"/>
      <w:lang w:eastAsia="en-US"/>
    </w:rPr>
  </w:style>
  <w:style w:type="paragraph" w:customStyle="1" w:styleId="BodyTextIndent21">
    <w:name w:val="Body Text Indent 21"/>
    <w:basedOn w:val="Normal"/>
    <w:uiPriority w:val="99"/>
    <w:rsid w:val="0072372B"/>
    <w:pPr>
      <w:tabs>
        <w:tab w:val="left" w:pos="709"/>
      </w:tabs>
      <w:spacing w:before="120" w:after="120"/>
      <w:ind w:left="709" w:hanging="709"/>
      <w:jc w:val="both"/>
    </w:pPr>
    <w:rPr>
      <w:szCs w:val="20"/>
    </w:rPr>
  </w:style>
  <w:style w:type="paragraph" w:styleId="BodyTextIndent3">
    <w:name w:val="Body Text Indent 3"/>
    <w:basedOn w:val="Normal"/>
    <w:link w:val="BodyTextIndent3Char"/>
    <w:uiPriority w:val="99"/>
    <w:rsid w:val="0072372B"/>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72372B"/>
    <w:rPr>
      <w:rFonts w:ascii="Times New Roman" w:hAnsi="Times New Roman" w:cs="Times New Roman"/>
      <w:sz w:val="16"/>
      <w:szCs w:val="16"/>
      <w:lang w:eastAsia="ru-RU"/>
    </w:rPr>
  </w:style>
  <w:style w:type="paragraph" w:styleId="BodyText">
    <w:name w:val="Body Text"/>
    <w:basedOn w:val="Normal"/>
    <w:link w:val="BodyTextChar"/>
    <w:uiPriority w:val="99"/>
    <w:rsid w:val="0072372B"/>
    <w:pPr>
      <w:spacing w:after="120"/>
    </w:pPr>
  </w:style>
  <w:style w:type="character" w:customStyle="1" w:styleId="BodyTextChar">
    <w:name w:val="Body Text Char"/>
    <w:basedOn w:val="DefaultParagraphFont"/>
    <w:link w:val="BodyText"/>
    <w:uiPriority w:val="99"/>
    <w:locked/>
    <w:rsid w:val="0072372B"/>
    <w:rPr>
      <w:rFonts w:ascii="Times New Roman" w:hAnsi="Times New Roman" w:cs="Times New Roman"/>
      <w:sz w:val="24"/>
      <w:szCs w:val="24"/>
      <w:lang w:eastAsia="ru-RU"/>
    </w:rPr>
  </w:style>
  <w:style w:type="paragraph" w:styleId="Header">
    <w:name w:val="header"/>
    <w:basedOn w:val="Normal"/>
    <w:link w:val="HeaderChar"/>
    <w:uiPriority w:val="99"/>
    <w:rsid w:val="0072372B"/>
    <w:pPr>
      <w:tabs>
        <w:tab w:val="center" w:pos="4677"/>
        <w:tab w:val="right" w:pos="9355"/>
      </w:tabs>
    </w:pPr>
  </w:style>
  <w:style w:type="character" w:customStyle="1" w:styleId="HeaderChar">
    <w:name w:val="Header Char"/>
    <w:basedOn w:val="DefaultParagraphFont"/>
    <w:link w:val="Header"/>
    <w:uiPriority w:val="99"/>
    <w:locked/>
    <w:rsid w:val="0072372B"/>
    <w:rPr>
      <w:rFonts w:ascii="Times New Roman" w:hAnsi="Times New Roman" w:cs="Times New Roman"/>
      <w:sz w:val="24"/>
      <w:szCs w:val="24"/>
      <w:lang w:eastAsia="ru-RU"/>
    </w:rPr>
  </w:style>
  <w:style w:type="character" w:styleId="CommentReference">
    <w:name w:val="annotation reference"/>
    <w:basedOn w:val="DefaultParagraphFont"/>
    <w:uiPriority w:val="99"/>
    <w:semiHidden/>
    <w:rsid w:val="0072372B"/>
    <w:rPr>
      <w:rFonts w:cs="Times New Roman"/>
      <w:sz w:val="16"/>
    </w:rPr>
  </w:style>
  <w:style w:type="paragraph" w:styleId="CommentText">
    <w:name w:val="annotation text"/>
    <w:basedOn w:val="Normal"/>
    <w:link w:val="CommentTextChar"/>
    <w:uiPriority w:val="99"/>
    <w:semiHidden/>
    <w:rsid w:val="0072372B"/>
    <w:rPr>
      <w:sz w:val="20"/>
      <w:szCs w:val="20"/>
    </w:rPr>
  </w:style>
  <w:style w:type="character" w:customStyle="1" w:styleId="CommentTextChar">
    <w:name w:val="Comment Text Char"/>
    <w:basedOn w:val="DefaultParagraphFont"/>
    <w:link w:val="CommentText"/>
    <w:uiPriority w:val="99"/>
    <w:semiHidden/>
    <w:locked/>
    <w:rsid w:val="0072372B"/>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72372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2372B"/>
    <w:rPr>
      <w:rFonts w:ascii="Tahoma" w:hAnsi="Tahoma" w:cs="Tahoma"/>
      <w:sz w:val="16"/>
      <w:szCs w:val="16"/>
      <w:lang w:eastAsia="ru-RU"/>
    </w:rPr>
  </w:style>
  <w:style w:type="paragraph" w:styleId="CommentSubject">
    <w:name w:val="annotation subject"/>
    <w:basedOn w:val="CommentText"/>
    <w:next w:val="CommentText"/>
    <w:link w:val="CommentSubjectChar"/>
    <w:uiPriority w:val="99"/>
    <w:semiHidden/>
    <w:rsid w:val="0072372B"/>
    <w:rPr>
      <w:b/>
      <w:bCs/>
    </w:rPr>
  </w:style>
  <w:style w:type="character" w:customStyle="1" w:styleId="CommentSubjectChar">
    <w:name w:val="Comment Subject Char"/>
    <w:basedOn w:val="CommentTextChar"/>
    <w:link w:val="CommentSubject"/>
    <w:uiPriority w:val="99"/>
    <w:semiHidden/>
    <w:locked/>
    <w:rsid w:val="0072372B"/>
    <w:rPr>
      <w:b/>
      <w:bCs/>
    </w:rPr>
  </w:style>
  <w:style w:type="paragraph" w:styleId="Footer">
    <w:name w:val="footer"/>
    <w:basedOn w:val="Normal"/>
    <w:link w:val="FooterChar"/>
    <w:uiPriority w:val="99"/>
    <w:rsid w:val="0072372B"/>
    <w:pPr>
      <w:tabs>
        <w:tab w:val="center" w:pos="4677"/>
        <w:tab w:val="right" w:pos="9355"/>
      </w:tabs>
    </w:pPr>
  </w:style>
  <w:style w:type="character" w:customStyle="1" w:styleId="FooterChar">
    <w:name w:val="Footer Char"/>
    <w:basedOn w:val="DefaultParagraphFont"/>
    <w:link w:val="Footer"/>
    <w:uiPriority w:val="99"/>
    <w:locked/>
    <w:rsid w:val="0072372B"/>
    <w:rPr>
      <w:rFonts w:ascii="Times New Roman" w:hAnsi="Times New Roman" w:cs="Times New Roman"/>
      <w:sz w:val="24"/>
      <w:szCs w:val="24"/>
      <w:lang w:eastAsia="ru-RU"/>
    </w:rPr>
  </w:style>
  <w:style w:type="paragraph" w:styleId="FootnoteText">
    <w:name w:val="footnote text"/>
    <w:basedOn w:val="Normal"/>
    <w:link w:val="FootnoteTextChar"/>
    <w:uiPriority w:val="99"/>
    <w:semiHidden/>
    <w:rsid w:val="0072372B"/>
    <w:rPr>
      <w:sz w:val="20"/>
      <w:szCs w:val="20"/>
    </w:rPr>
  </w:style>
  <w:style w:type="character" w:customStyle="1" w:styleId="FootnoteTextChar">
    <w:name w:val="Footnote Text Char"/>
    <w:basedOn w:val="DefaultParagraphFont"/>
    <w:link w:val="FootnoteText"/>
    <w:uiPriority w:val="99"/>
    <w:semiHidden/>
    <w:locked/>
    <w:rsid w:val="0072372B"/>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72372B"/>
    <w:rPr>
      <w:rFonts w:cs="Times New Roman"/>
      <w:vertAlign w:val="superscript"/>
    </w:rPr>
  </w:style>
  <w:style w:type="paragraph" w:customStyle="1" w:styleId="a">
    <w:name w:val="Раздел Приложения"/>
    <w:basedOn w:val="Normal"/>
    <w:uiPriority w:val="99"/>
    <w:rsid w:val="0072372B"/>
    <w:pPr>
      <w:numPr>
        <w:numId w:val="12"/>
      </w:numPr>
      <w:tabs>
        <w:tab w:val="clear" w:pos="432"/>
        <w:tab w:val="num" w:pos="360"/>
      </w:tabs>
      <w:spacing w:before="120" w:after="120"/>
      <w:ind w:left="360" w:hanging="360"/>
      <w:jc w:val="both"/>
    </w:pPr>
    <w:rPr>
      <w:rFonts w:ascii="Arial" w:hAnsi="Arial"/>
      <w:b/>
      <w:sz w:val="28"/>
      <w:szCs w:val="20"/>
    </w:rPr>
  </w:style>
  <w:style w:type="character" w:styleId="PageNumber">
    <w:name w:val="page number"/>
    <w:basedOn w:val="DefaultParagraphFont"/>
    <w:uiPriority w:val="99"/>
    <w:rsid w:val="0072372B"/>
    <w:rPr>
      <w:rFonts w:cs="Times New Roman"/>
    </w:rPr>
  </w:style>
  <w:style w:type="character" w:styleId="Hyperlink">
    <w:name w:val="Hyperlink"/>
    <w:basedOn w:val="DefaultParagraphFont"/>
    <w:uiPriority w:val="99"/>
    <w:rsid w:val="0072372B"/>
    <w:rPr>
      <w:rFonts w:cs="Times New Roman"/>
      <w:color w:val="0000FF"/>
      <w:u w:val="single"/>
    </w:rPr>
  </w:style>
  <w:style w:type="character" w:customStyle="1" w:styleId="3">
    <w:name w:val="Основной текст (3)_"/>
    <w:link w:val="31"/>
    <w:uiPriority w:val="99"/>
    <w:locked/>
    <w:rsid w:val="0072372B"/>
    <w:rPr>
      <w:shd w:val="clear" w:color="auto" w:fill="FFFFFF"/>
    </w:rPr>
  </w:style>
  <w:style w:type="paragraph" w:customStyle="1" w:styleId="31">
    <w:name w:val="Основной текст (3)1"/>
    <w:basedOn w:val="Normal"/>
    <w:link w:val="3"/>
    <w:uiPriority w:val="99"/>
    <w:rsid w:val="0072372B"/>
    <w:pPr>
      <w:shd w:val="clear" w:color="auto" w:fill="FFFFFF"/>
      <w:spacing w:line="310" w:lineRule="exact"/>
      <w:ind w:firstLine="660"/>
      <w:jc w:val="both"/>
    </w:pPr>
    <w:rPr>
      <w:rFonts w:ascii="Calibri" w:eastAsia="Calibri" w:hAnsi="Calibri"/>
      <w:sz w:val="20"/>
      <w:szCs w:val="20"/>
    </w:rPr>
  </w:style>
  <w:style w:type="paragraph" w:customStyle="1" w:styleId="ListParagraph1">
    <w:name w:val="List Paragraph1"/>
    <w:basedOn w:val="Normal"/>
    <w:uiPriority w:val="99"/>
    <w:rsid w:val="0072372B"/>
    <w:pPr>
      <w:widowControl w:val="0"/>
      <w:ind w:left="720"/>
      <w:contextualSpacing/>
    </w:pPr>
    <w:rPr>
      <w:sz w:val="20"/>
      <w:szCs w:val="20"/>
    </w:rPr>
  </w:style>
  <w:style w:type="paragraph" w:styleId="BodyTextIndent2">
    <w:name w:val="Body Text Indent 2"/>
    <w:basedOn w:val="Normal"/>
    <w:link w:val="BodyTextIndent2Char"/>
    <w:uiPriority w:val="99"/>
    <w:rsid w:val="0072372B"/>
    <w:pPr>
      <w:spacing w:after="120" w:line="480" w:lineRule="auto"/>
      <w:ind w:left="283"/>
    </w:pPr>
  </w:style>
  <w:style w:type="character" w:customStyle="1" w:styleId="BodyTextIndent2Char">
    <w:name w:val="Body Text Indent 2 Char"/>
    <w:basedOn w:val="DefaultParagraphFont"/>
    <w:link w:val="BodyTextIndent2"/>
    <w:uiPriority w:val="99"/>
    <w:locked/>
    <w:rsid w:val="0072372B"/>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niaep.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21</Pages>
  <Words>11070</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6612</cp:lastModifiedBy>
  <cp:revision>4</cp:revision>
  <dcterms:created xsi:type="dcterms:W3CDTF">2014-07-30T14:17:00Z</dcterms:created>
  <dcterms:modified xsi:type="dcterms:W3CDTF">2014-08-21T10:08:00Z</dcterms:modified>
</cp:coreProperties>
</file>